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</w:pPr>
    </w:p>
    <w:tbl>
      <w:tblPr>
        <w:tblStyle w:val="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  <w:gridCol w:w="275"/>
        <w:gridCol w:w="5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-943911863"/>
              <w:placeholder>
                <w:docPart w:val="1CE54ABCF1964FD084AD5ED81712D470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t>[Your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1516729934"/>
              <w:placeholder>
                <w:docPart w:val="9A137D3CBB8D489D830611877043F6E1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-1692061040"/>
              <w:placeholder>
                <w:docPart w:val="662BEA4C7300415BAF321D7F312BF9A1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-1263837019"/>
              <w:placeholder>
                <w:docPart w:val="A835E1DA10494D859171547804DDF7C2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sz w:val="18"/>
                  </w:rPr>
                  <w:t>[Your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-202554566"/>
              <w:placeholder>
                <w:docPart w:val="B274B78DF7B1469CAC2C7FD3CA7DA50D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1372652086"/>
              <w:placeholder>
                <w:docPart w:val="FCD2A802FBBB4C339548BDC63292D634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232591282"/>
              <w:placeholder>
                <w:docPart w:val="B4B2F9D0F2A34D5EAF0FB11622C92132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6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88185765"/>
              <w:placeholder>
                <w:docPart w:val="451AA812FAA64FAAA2ED1E1206944B3E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2093162529"/>
              <w:placeholder>
                <w:docPart w:val="87F3B0FEF2F34A12BFF327245147421F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b/>
                <w:color w:val="auto"/>
              </w:rPr>
              <w:id w:val="-661154858"/>
              <w:placeholder>
                <w:docPart w:val="F4F55574C932412385ED2791EAD85F26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b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b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b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862900270"/>
              <w:placeholder>
                <w:docPart w:val="C687BB498E9B441EAA9D9366103413C5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374238803"/>
              <w:placeholder>
                <w:docPart w:val="9C0E6BD66CA94E8890719F6EFA5CBA38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-705567517"/>
              <w:placeholder>
                <w:docPart w:val="A2A0BEF466CC4F949933AC06FF179C8B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t>[Your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1346058160"/>
              <w:placeholder>
                <w:docPart w:val="9A33C4CD653141DC899319C602CD3A2E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-1174034365"/>
              <w:placeholder>
                <w:docPart w:val="93CCE7D843714EDA9CB41F768D798367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1705753090"/>
              <w:placeholder>
                <w:docPart w:val="29A767F3FEE3489EB18E5CC8AD933E60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sz w:val="18"/>
                  </w:rPr>
                  <w:t>[Your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1149711628"/>
              <w:placeholder>
                <w:docPart w:val="2F4BC077A21F4939BC8B113952F7BCC2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1538163419"/>
              <w:placeholder>
                <w:docPart w:val="ADEAC698A583484AA3D472E0DD9C7752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b/>
                <w:color w:val="auto"/>
              </w:rPr>
              <w:id w:val="155659532"/>
              <w:placeholder>
                <w:docPart w:val="5F4D15B2417C4C63A24BCF682E583E4B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b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b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b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902625809"/>
              <w:placeholder>
                <w:docPart w:val="FFE3CF4E697D4665941121B363E64737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654570818"/>
              <w:placeholder>
                <w:docPart w:val="CC14FC65CB41497EAD2554124DC0F140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b/>
                <w:color w:val="auto"/>
              </w:rPr>
              <w:id w:val="2130423004"/>
              <w:placeholder>
                <w:docPart w:val="9F5C153457314DD48E39B737790FF6E0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b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b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b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502666181"/>
              <w:placeholder>
                <w:docPart w:val="4545E11BD14B4F15A7C6EF205630536F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627886"/>
              <w:placeholder>
                <w:docPart w:val="A28ED883B2D74793BF466E6F355FAF58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1492909431"/>
              <w:placeholder>
                <w:docPart w:val="2C30487569CE44338B26D0DFE4019097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sz w:val="18"/>
                  </w:rPr>
                  <w:t>[Your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962622388"/>
              <w:placeholder>
                <w:docPart w:val="FE451CE99857435C8C05D15862C49180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363324402"/>
              <w:placeholder>
                <w:docPart w:val="375A0CBA4C934D35B64DF2C1F57E9A75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1824006849"/>
              <w:placeholder>
                <w:docPart w:val="23B74B1728854CBD98E36B397F6FCEB9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sz w:val="18"/>
                  </w:rPr>
                  <w:t>[Your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-1643578751"/>
              <w:placeholder>
                <w:docPart w:val="1AF7ED3794784962B299A8BC416D7208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-2042033495"/>
              <w:placeholder>
                <w:docPart w:val="08BD8F573D3E457A8A9160F4E5EFFBD2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b/>
                <w:color w:val="auto"/>
              </w:rPr>
              <w:id w:val="-1236628517"/>
              <w:placeholder>
                <w:docPart w:val="6310443536374849A4C4D26A96018AE0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b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b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b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420251574"/>
              <w:placeholder>
                <w:docPart w:val="9B220CFDCE05464CA58149F9C64FE420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100415984"/>
              <w:placeholder>
                <w:docPart w:val="B9025E2AA56F4B51ABA13DAE8D8E73FC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b/>
                <w:color w:val="auto"/>
              </w:rPr>
              <w:id w:val="-1605339859"/>
              <w:placeholder>
                <w:docPart w:val="149A9EE112E14D1589DBC4A4EB9BD057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b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b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b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874296512"/>
              <w:placeholder>
                <w:docPart w:val="5A8E4EC56BCA4601A71DD6DC56D41994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851564410"/>
              <w:placeholder>
                <w:docPart w:val="CAB23511B63E45F6AA72425B524F9DAC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1626892458"/>
              <w:placeholder>
                <w:docPart w:val="7AF16BD67CF346BCAF91B3FE69DD3ED5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sz w:val="18"/>
                  </w:rPr>
                  <w:t>[Your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-1737082951"/>
              <w:placeholder>
                <w:docPart w:val="5E41B71892734F9185E1B431A12147F3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-128945750"/>
              <w:placeholder>
                <w:docPart w:val="1E4886A5B8E347999E6213CD252E6FEC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-433521019"/>
              <w:placeholder>
                <w:docPart w:val="25864163A0624C118E415D2016B7F05B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sz w:val="18"/>
                  </w:rPr>
                  <w:t>[Your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-1837215876"/>
              <w:placeholder>
                <w:docPart w:val="5F1D1510C2394A899742745EE3F26A77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-1413845905"/>
              <w:placeholder>
                <w:docPart w:val="D683AE1842564B3B980DF6199EC57ABB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b/>
                <w:color w:val="auto"/>
              </w:rPr>
              <w:id w:val="722713580"/>
              <w:placeholder>
                <w:docPart w:val="DDDB6A9675184C1FB12C0AE3C5325342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b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b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b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515848847"/>
              <w:placeholder>
                <w:docPart w:val="05EB250E3EA84B70948E4A0C772914F2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793194249"/>
              <w:placeholder>
                <w:docPart w:val="769E2DEE9F154DD0B84A9A8BA00B6905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b/>
                <w:color w:val="auto"/>
              </w:rPr>
              <w:id w:val="-745885667"/>
              <w:placeholder>
                <w:docPart w:val="04CEE366EEDA4004A91313F584878E56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b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b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b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594462389"/>
              <w:placeholder>
                <w:docPart w:val="8696912739144B16BA6C3D80B8C75F6F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669098197"/>
              <w:placeholder>
                <w:docPart w:val="1EB390D7A928484AB04C8773CAEA872D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-223687567"/>
              <w:placeholder>
                <w:docPart w:val="6E508C89CF2F4104809DE5BEC326EC03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sz w:val="18"/>
                  </w:rPr>
                  <w:t>[Your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1832874744"/>
              <w:placeholder>
                <w:docPart w:val="D51A1354725D4DBA9C8C833AB50C986F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-325516128"/>
              <w:placeholder>
                <w:docPart w:val="6AD38CDBF1CF4369A4FB5464F91D71F9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Your Name"/>
              <w:id w:val="-1249268137"/>
              <w:placeholder>
                <w:docPart w:val="A8ED00DBD8F14632ADD05F5E3A7A05D2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bookmarkStart w:id="0" w:name="_GoBack"/>
                <w:r>
                  <w:rPr>
                    <w:sz w:val="18"/>
                  </w:rPr>
                  <w:t>[Your Name]</w:t>
                </w:r>
                <w:bookmarkEnd w:id="0"/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Street Address"/>
              <w:id w:val="-1820644340"/>
              <w:placeholder>
                <w:docPart w:val="DF5F0980F69F48AF884EB2C82123ED81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ity, State, Zip code"/>
              <w:id w:val="449061484"/>
              <w:placeholder>
                <w:docPart w:val="92666924AD344E398F208FBA4A57CF85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4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State Zip code]</w:t>
                </w:r>
              </w:p>
            </w:sdtContent>
          </w:sdt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670" w:type="dxa"/>
          </w:tcPr>
          <w:sdt>
            <w:sdtPr>
              <w:rPr>
                <w:rFonts w:hint="default" w:ascii="Times New Roman" w:hAnsi="Times New Roman" w:cs="Times New Roman"/>
                <w:b/>
                <w:color w:val="auto"/>
              </w:rPr>
              <w:id w:val="-1777402099"/>
              <w:placeholder>
                <w:docPart w:val="15617E71477C4E1C82439628B84CD84A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b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b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b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99521180"/>
              <w:placeholder>
                <w:docPart w:val="82D6804BC60B47B28103D7BD7DED0A79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2051684347"/>
              <w:placeholder>
                <w:docPart w:val="798C14B3001E41AE98F5582FC058C356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27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505" w:type="dxa"/>
          </w:tcPr>
          <w:sdt>
            <w:sdtPr>
              <w:rPr>
                <w:rFonts w:hint="default" w:ascii="Times New Roman" w:hAnsi="Times New Roman" w:cs="Times New Roman"/>
                <w:b/>
                <w:color w:val="auto"/>
              </w:rPr>
              <w:id w:val="-1809699619"/>
              <w:placeholder>
                <w:docPart w:val="CFCB490B99B34237A1F1820413E76339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b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b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b/>
                    <w:color w:val="auto"/>
                  </w:rPr>
                  <w:t>[Customer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850911881"/>
              <w:placeholder>
                <w:docPart w:val="836DB50B3CB94F7280EA055944177633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[Street Address]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431156200"/>
              <w:placeholder>
                <w:docPart w:val="54EEDFF7007C44EBA180CC8AFFCE9B56"/>
              </w:placeholder>
              <w:temporary/>
              <w:showingPlcHdr/>
              <w15:appearance w15:val="hidden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5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[City, ST  ZIP Code]</w:t>
                </w:r>
              </w:p>
            </w:sdtContent>
          </w:sdt>
        </w:tc>
      </w:tr>
    </w:tbl>
    <w:p>
      <w:pPr>
        <w:spacing w:line="20" w:lineRule="exact"/>
      </w:pPr>
    </w:p>
    <w:sectPr>
      <w:headerReference r:id="rId3" w:type="default"/>
      <w:footerReference r:id="rId4" w:type="default"/>
      <w:pgSz w:w="12240" w:h="15840"/>
      <w:pgMar w:top="720" w:right="446" w:bottom="600" w:left="349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游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g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5718175</wp:posOffset>
              </wp:positionH>
              <wp:positionV relativeFrom="paragraph">
                <wp:posOffset>-2127250</wp:posOffset>
              </wp:positionV>
              <wp:extent cx="1694815" cy="1851660"/>
              <wp:effectExtent l="0" t="0" r="635" b="0"/>
              <wp:wrapNone/>
              <wp:docPr id="99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100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1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2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3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450.25pt;margin-top:-167.5pt;height:145.8pt;width:133.45pt;rotation:11796480f;z-index:251667456;mso-width-relative:page;mso-height-relative:page;" coordsize="2246359,2443331" o:gfxdata="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A4JB7bbAAAADQEAAA8AAAAA&#10;AAAAAQAgAAAAIgAAAGRycy9kb3ducmV2LnhtbFBLAQIUABQAAAAIAIdO4kBgBDRhFgwAAI44AAAO&#10;AAAAAAAAAAEAIAAAACoBAABkcnMvZTJvRG9jLnhtbFBLBQYAAAAABgAGAFkBAACyDwAAAAA=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L8/y6L4AAADc&#10;AAAADwAAAGRycy9kb3ducmV2LnhtbEWPS2vDMBCE74X+B7GFXkIiuYdSnCiBFtLHrXndF2tjm1gr&#10;R5Id9993D4XedpnZmW9Xm8l3aqSY2sAWioUBRVwF13Jt4XjYzl9ApYzssAtMFn4owWZ9f7fC0oUb&#10;72jc51pJCKcSLTQ596XWqWrIY1qEnli0c4ges6yx1i7iTcJ9p5+MedYeW5aGBnt6a6i67Adv4T1e&#10;++Hj/HWYxmHmZkX9Gk7fO2sfHwqzBJVpyv/mv+tPJ/hG8OUZmUC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8/y6L4A&#10;AADcAAAADwAAAAAAAAABACAAAAAiAAAAZHJzL2Rvd25yZXYueG1sUEsBAhQAFAAAAAgAh07iQDMv&#10;BZ47AAAAOQAAABAAAAAAAAAAAQAgAAAADQEAAGRycy9zaGFwZXhtbC54bWxQSwUGAAAAAAYABgBb&#10;AQAAtwMAAAAA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kD2+wL0AAADc&#10;AAAADwAAAGRycy9kb3ducmV2LnhtbEVPPWvDMBDdA/0P4gpdQiM5QwlulEANgSwe4jqQ8WJdbVPr&#10;5FpKbPfXV4VCt3u8z9vuJ9uJOw2+dawhWSkQxJUzLdcayvfD8waED8gGO8ekYSYP+93DYoupcSOf&#10;6F6EWsQQ9ilqaELoUyl91ZBFv3I9ceQ+3GAxRDjU0gw4xnDbybVSL9Jiy7GhwZ6yhqrP4mY13L7o&#10;On4v57dMze2Ur0/5pTwHrZ8eE/UKItAU/sV/7qOJ81UCv8/EC+T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Pb7AvQAA&#10;ANwAAAAPAAAAAAAAAAEAIAAAACIAAABkcnMvZG93bnJldi54bWxQSwECFAAUAAAACACHTuJAMy8F&#10;njsAAAA5AAAAEAAAAAAAAAABACAAAAAMAQAAZHJzL3NoYXBleG1sLnhtbFBLBQYAAAAABgAGAFsB&#10;AAC2AwAAAAA=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MPm5NLkAAADc&#10;AAAADwAAAGRycy9kb3ducmV2LnhtbEVPzYrCMBC+C75DGMGbTezBXapRWEHwtFD1AYZkbLM2k9pk&#10;/Xl7IyzsbT6+31ltHr4TNxqiC6xhXigQxCZYx42G03E3+wQRE7LFLjBpeFKEzXo8WmFlw51ruh1S&#10;I3IIxwo1tCn1lZTRtOQxFqEnztw5DB5ThkMj7YD3HO47WSq1kB4d54YWe9q2ZC6HX6+heYYf74Iz&#10;J3P9+K7La70/Xr60nk7magki0SP9i//ce5vnqxLez+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D5uTS5AAAA3AAA&#10;AA8AAAAAAAAAAQAgAAAAIgAAAGRycy9kb3ducmV2LnhtbFBLAQIUABQAAAAIAIdO4kAzLwWeOwAA&#10;ADkAAAAQAAAAAAAAAAEAIAAAAAgBAABkcnMvc2hhcGV4bWwueG1sUEsFBgAAAAAGAAYAWwEAALID&#10;AAAAAA==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5U5I+bwAAADc&#10;AAAADwAAAGRycy9kb3ducmV2LnhtbEVPTWvCQBC9F/wPywi91d3UIiW6ehCECl6apuJxzI5JMDsb&#10;dtcY/323UOhtHu9zVpvRdmIgH1rHGrKZAkFcOdNyraH82r28gwgR2WDnmDQ8KMBmPXlaYW7cnT9p&#10;KGItUgiHHDU0Mfa5lKFqyGKYuZ44cRfnLcYEfS2Nx3sKt518VWohLbacGhrsadtQdS1uVsN2v8iG&#10;cxv6Y1k+vovjeDp486b18zRTSxCRxvgv/nN/mDRfzeH3mXSB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OSPm8AAAA&#10;3AAAAA8AAAAAAAAAAQAgAAAAIgAAAGRycy9kb3ducmV2LnhtbFBLAQIUABQAAAAIAIdO4kAzLwWe&#10;OwAAADkAAAAQAAAAAAAAAAEAIAAAAAsBAABkcnMvc2hhcGV4bWwueG1sUEsFBgAAAAAGAAYAWwEA&#10;ALUDAAAAAA=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1885950</wp:posOffset>
              </wp:positionH>
              <wp:positionV relativeFrom="paragraph">
                <wp:posOffset>-2127885</wp:posOffset>
              </wp:positionV>
              <wp:extent cx="1694815" cy="1851660"/>
              <wp:effectExtent l="0" t="0" r="635" b="0"/>
              <wp:wrapNone/>
              <wp:docPr id="94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95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6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7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8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148.5pt;margin-top:-167.55pt;height:145.8pt;width:133.45pt;rotation:11796480f;z-index:251666432;mso-width-relative:page;mso-height-relative:page;" coordsize="2246359,2443331" o:gfxdata="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bMrXu70AAADb&#10;AAAADwAAAGRycy9kb3ducmV2LnhtbEWPzWrDMBCE74W8g9hALyGRHWhpHMuBFJq2t+bvvlgb28Ra&#10;OZLsuG9fFQo9DjPzDZNvRtOKgZxvLCtIFwkI4tLqhisFp+Pb/AWED8gaW8uk4Js8bIrJQ46Ztnfe&#10;03AIlYgQ9hkqqEPoMil9WZNBv7AdcfQu1hkMUbpKaof3CDetXCbJszTYcFyosaPXmsrroTcKdu7W&#10;9e+Xz+M49DM9S6utPX/tlXqcpskaRKAx/If/2h9aweoJfr/EHyC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yte7vQAA&#10;ANsAAAAPAAAAAAAAAAEAIAAAACIAAABkcnMvZG93bnJldi54bWxQSwECFAAUAAAACACHTuJAMy8F&#10;njsAAAA5AAAAEAAAAAAAAAABACAAAAAMAQAAZHJzL3NoYXBleG1sLnhtbFBLBQYAAAAABgAGAFsB&#10;AAC2AwAAAAA=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ZOaNQ74AAADb&#10;AAAADwAAAGRycy9kb3ducmV2LnhtbEWPT4vCMBTE7wt+h/AEL4smepC1GgUFwYsH/4HHZ/O2Ldu8&#10;1Cba1k+/WRD2OMzMb5jFqrWleFLtC8caxiMFgjh1puBMw/m0HX6B8AHZYOmYNHTkYbXsfSwwMa7h&#10;Az2PIRMRwj5BDXkIVSKlT3Oy6EeuIo7et6sthijrTJoamwi3pZwoNZUWC44LOVa0ySn9OT6shsed&#10;bs3rs1tvVFe0+8lhfz1fgtaD/ljNQQRqw3/43d4ZDbMp/H2JP0A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aNQ74A&#10;AADbAAAADwAAAAAAAAABACAAAAAiAAAAZHJzL2Rvd25yZXYueG1sUEsBAhQAFAAAAAgAh07iQDMv&#10;BZ47AAAAOQAAABAAAAAAAAAAAQAgAAAADQEAAGRycy9zaGFwZXhtbC54bWxQSwUGAAAAAAYABgBb&#10;AQAAtwMAAAAA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HD27krwAAADb&#10;AAAADwAAAGRycy9kb3ducmV2LnhtbEWPQYvCMBSE7wv+h/AEb2uqB92tRkFhwZNQ2x/wSN620eal&#10;Nllt/71ZWNjjMDPfMNv94FrxoD5YzwoW8wwEsfbGcq2gKr/eP0CEiGyw9UwKRgqw303etpgb/+SC&#10;HpdYiwThkKOCJsYulzLohhyGue+Ik/fte4cxyb6WpsdngrtWLrNsJR1aTgsNdnRsSN8uP05BPfqr&#10;s97qSt/X52J5L07l7aDUbLrINiAiDfE//Nc+GQWfa/j9kn6A3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9u5K8AAAA&#10;2wAAAA8AAAAAAAAAAQAgAAAAIgAAAGRycy9kb3ducmV2LnhtbFBLAQIUABQAAAAIAIdO4kAzLwWe&#10;OwAAADkAAAAQAAAAAAAAAAEAIAAAAAsBAABkcnMvc2hhcGV4bWwueG1sUEsFBgAAAAAGAAYAWwEA&#10;ALUDAAAAAA==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WDsQB7kAAADb&#10;AAAADwAAAGRycy9kb3ducmV2LnhtbEVPTYvCMBC9C/sfwix407QislajB0FwYS/breJxbMa22ExK&#10;Emv995uD4PHxvtfbwbSiJ+cbywrSaQKCuLS64UpB8beffIHwAVlja5kUPMnDdvMxWmOm7YN/qc9D&#10;JWII+wwV1CF0mZS+rMmgn9qOOHJX6wyGCF0ltcNHDDetnCXJQhpsODbU2NGupvKW342C3fci7S+N&#10;705F8Tzmp+H84/RcqfFnmqxABBrCW/xyH7SCZRwbv8QfID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g7EAe5AAAA2wAA&#10;AA8AAAAAAAAAAQAgAAAAIgAAAGRycy9kb3ducmV2LnhtbFBLAQIUABQAAAAIAIdO4kAzLwWeOwAA&#10;ADkAAAAQAAAAAAAAAAEAIAAAAAgBAABkcnMvc2hhcGV4bWwueG1sUEsFBgAAAAAGAAYAWwEAALID&#10;AAAAAA=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5710555</wp:posOffset>
              </wp:positionH>
              <wp:positionV relativeFrom="paragraph">
                <wp:posOffset>-3956685</wp:posOffset>
              </wp:positionV>
              <wp:extent cx="1694815" cy="1851660"/>
              <wp:effectExtent l="0" t="0" r="635" b="0"/>
              <wp:wrapNone/>
              <wp:docPr id="89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90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1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2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3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449.65pt;margin-top:-311.55pt;height:145.8pt;width:133.45pt;rotation:11796480f;z-index:251665408;mso-width-relative:page;mso-height-relative:page;" coordsize="2246359,2443331" o:gfxdata="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fL10I7kAAADb&#10;AAAADwAAAGRycy9kb3ducmV2LnhtbEVPy4rCMBTdC/MP4Q7MRsa0sxCtRmEGfO18zf7SXNtic1OT&#10;tNa/NwvB5eG858ve1KIj5yvLCtJRAoI4t7riQsH5tPqegPABWWNtmRQ8yMNy8TGYY6btnQ/UHUMh&#10;Ygj7DBWUITSZlD4vyaAf2YY4chfrDIYIXSG1w3sMN7X8SZKxNFhxbCixob+S8uuxNQrW7ta0m8vu&#10;1HftUA/T4tf+7w9KfX2myQxEoD68xS/3ViuYxvXxS/w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y9dCO5AAAA2wAA&#10;AA8AAAAAAAAAAQAgAAAAIgAAAGRycy9kb3ducmV2LnhtbFBLAQIUABQAAAAIAIdO4kAzLwWeOwAA&#10;ADkAAAAQAAAAAAAAAAEAIAAAAAgBAABkcnMvc2hhcGV4bWwueG1sUEsFBgAAAAAGAAYAWwEAALID&#10;AAAAAA==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6w8VN78AAADb&#10;AAAADwAAAGRycy9kb3ducmV2LnhtbEWPzWrDMBCE74W+g9hCLqWRnENpnMiGBgK55JA/yHFrbWxT&#10;a+VYSmz36atCoMdhZr5hlvlgG3GnzteONSRTBYK4cKbmUsPxsH77AOEDssHGMWkYyUOePT8tMTWu&#10;5x3d96EUEcI+RQ1VCG0qpS8qsuinriWO3sV1FkOUXSlNh32E20bOlHqXFmuOCxW2tKqo+N7frIbb&#10;lb76n9fxc6XGetjOdtvz8RS0nrwkagEi0BD+w4/2xmiYJ/D3Jf4Amf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sPFTe/&#10;AAAA2wAAAA8AAAAAAAAAAQAgAAAAIgAAAGRycy9kb3ducmV2LnhtbFBLAQIUABQAAAAIAIdO4kAz&#10;LwWeOwAAADkAAAAQAAAAAAAAAAEAIAAAAA4BAABkcnMvc2hhcGV4bWwueG1sUEsFBgAAAAAGAAYA&#10;WwEAALgDAAAAAA==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DEoYCrsAAADb&#10;AAAADwAAAGRycy9kb3ducmV2LnhtbEWPQYvCMBSE78L+h/AW9qapPaxajYILC54Wqv6AR/JsY5uX&#10;2mSr/nsjCB6HmfmGWW1urhUD9cF6VjCdZCCItTeWKwXHw+94DiJEZIOtZ1JwpwCb9cdohYXxVy5p&#10;2MdKJAiHAhXUMXaFlEHX5DBMfEecvJPvHcYk+0qaHq8J7lqZZ9m3dGg5LdTY0U9Nutn/OwXV3Z+d&#10;9VYf9WX2V+aXcndotkp9fU6zJYhIt/gOv9o7o2CRw/NL+gFy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EoYCrsAAADb&#10;AAAADwAAAAAAAAABACAAAAAiAAAAZHJzL2Rvd25yZXYueG1sUEsBAhQAFAAAAAgAh07iQDMvBZ47&#10;AAAAOQAAABAAAAAAAAAAAQAgAAAACgEAAGRycy9zaGFwZXhtbC54bWxQSwUGAAAAAAYABgBbAQAA&#10;tAMAAAAA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Vp+Cdr0AAADb&#10;AAAADwAAAGRycy9kb3ducmV2LnhtbEWPQWvCQBSE7wX/w/KE3uombRGNrh4EoUIvTaN4fGafSTD7&#10;NuyuMf77riD0OMzMN8xyPZhW9OR8Y1lBOklAEJdWN1wpKH63bzMQPiBrbC2Tgjt5WK9GL0vMtL3x&#10;D/V5qESEsM9QQR1Cl0npy5oM+ontiKN3ts5giNJVUju8Rbhp5XuSTKXBhuNCjR1taiov+dUo2Oym&#10;aX9qfHcoivs+PwzHb6c/lXodp8kCRKAh/Ief7S+tYP4Bjy/xB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n4J2vQAA&#10;ANsAAAAPAAAAAAAAAAEAIAAAACIAAABkcnMvZG93bnJldi54bWxQSwECFAAUAAAACACHTuJAMy8F&#10;njsAAAA5AAAAEAAAAAAAAAABACAAAAAMAQAAZHJzL3NoYXBleG1sLnhtbFBLBQYAAAAABgAGAFsB&#10;AAC2AwAAAAA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1887855</wp:posOffset>
              </wp:positionH>
              <wp:positionV relativeFrom="paragraph">
                <wp:posOffset>-3956685</wp:posOffset>
              </wp:positionV>
              <wp:extent cx="1694815" cy="1851660"/>
              <wp:effectExtent l="0" t="0" r="635" b="0"/>
              <wp:wrapNone/>
              <wp:docPr id="84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85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6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7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8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148.65pt;margin-top:-311.55pt;height:145.8pt;width:133.45pt;rotation:11796480f;z-index:251664384;mso-width-relative:page;mso-height-relative:page;" coordsize="2246359,2443331" o:gfxdata="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6RNBZrwAAADb&#10;AAAADwAAAGRycy9kb3ducmV2LnhtbEWPQWvCQBSE70L/w/IKXqRuUlAkdRVa0OpNo94f2WcSmn2b&#10;7m5i+u+7guBxmJlvmOV6MI3oyfnasoJ0moAgLqyuuVRwPm3eFiB8QNbYWCYFf+RhvXoZLTHT9sZH&#10;6vNQighhn6GCKoQ2k9IXFRn0U9sSR+9qncEQpSuldniLcNPI9ySZS4M1x4UKW/qqqPjJO6Ng637b&#10;7vu6Pw19N9GTtPy0l8NRqfFrmnyACDSEZ/jR3mkFixncv8QfIF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TQWa8AAAA&#10;2wAAAA8AAAAAAAAAAQAgAAAAIgAAAGRycy9kb3ducmV2LnhtbFBLAQIUABQAAAAIAIdO4kAzLwWe&#10;OwAAADkAAAAQAAAAAAAAAAEAIAAAAAsBAABkcnMvc2hhcGV4bWwueG1sUEsFBgAAAAAGAAYAWwEA&#10;ALUDAAAAAA==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4T8bnr0AAADb&#10;AAAADwAAAGRycy9kb3ducmV2LnhtbEWPT4vCMBTE78J+h/AEL7ImehDpGgUFwYsHXRc8PptnW2xe&#10;uk3sHz/9RhD2OMzMb5jlurOlaKj2hWMN04kCQZw6U3Cm4fy9+1yA8AHZYOmYNPTkYb36GCwxMa7l&#10;IzWnkIkIYZ+ghjyEKpHSpzlZ9BNXEUfv5mqLIco6k6bGNsJtKWdKzaXFguNCjhVtc0rvp4fV8Pil&#10;a/sc95ut6ovuMDseLuefoPVoOFVfIAJ14T/8bu+NhsUcXl/iD5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PxuevQAA&#10;ANsAAAAPAAAAAAAAAAEAIAAAACIAAABkcnMvZG93bnJldi54bWxQSwECFAAUAAAACACHTuJAMy8F&#10;njsAAAA5AAAAEAAAAAAAAAABACAAAAAMAQAAZHJzL3NoYXBleG1sLnhtbFBLBQYAAAAABgAGAFsB&#10;AAC2AwAAAAA=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meQtT7cAAADb&#10;AAAADwAAAGRycy9kb3ducmV2LnhtbEWPzQrCMBCE74LvEFbwpqkeVKpRUBA8CVUfYEnWNtpsahP/&#10;3t4IgsdhZr5hFquXq8WD2mA9KxgNMxDE2hvLpYLTcTuYgQgR2WDtmRS8KcBq2e0sMDf+yQU9DrEU&#10;CcIhRwVVjE0uZdAVOQxD3xAn7+xbhzHJtpSmxWeCu1qOs2wiHVpOCxU2tKlIXw93p6B8+4uz3uqT&#10;vk33xfhW7I7XtVL93iibg4j0iv/wr70zCmZT+H5JP0Au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Z5C1PtwAAANsAAAAP&#10;AAAAAAAAAAEAIAAAACIAAABkcnMvZG93bnJldi54bWxQSwECFAAUAAAACACHTuJAMy8FnjsAAAA5&#10;AAAAEAAAAAAAAAABACAAAAAGAQAAZHJzL3NoYXBleG1sLnhtbFBLBQYAAAAABgAGAFsBAACwAwAA&#10;AAA=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3eKG2roAAADb&#10;AAAADwAAAGRycy9kb3ducmV2LnhtbEVPz2uDMBS+D/Y/hFfYbUbHkOJMeygUNthlzkqPb+ZVpeZF&#10;kszqf78cBj1+fL/L/WJGMZPzg2UFWZKCIG6tHrhTUH8fn7cgfEDWOFomBSt52O8eH0ostL3xF81V&#10;6EQMYV+ggj6EqZDStz0Z9ImdiCN3sc5giNB1Uju8xXAzypc0zaXBgWNDjxMdemqv1a9RcPjIs/ln&#10;8FNT1+upapbzp9OvSj1tsvQNRKAl3MX/7netYBvHxi/xB8jd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4obaugAAANsA&#10;AAAPAAAAAAAAAAEAIAAAACIAAABkcnMvZG93bnJldi54bWxQSwECFAAUAAAACACHTuJAMy8FnjsA&#10;AAA5AAAAEAAAAAAAAAABACAAAAAJAQAAZHJzL3NoYXBleG1sLnhtbFBLBQYAAAAABgAGAFsBAACz&#10;AwAAAAA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g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5721985</wp:posOffset>
              </wp:positionH>
              <wp:positionV relativeFrom="paragraph">
                <wp:posOffset>452755</wp:posOffset>
              </wp:positionV>
              <wp:extent cx="1694815" cy="1851660"/>
              <wp:effectExtent l="0" t="0" r="635" b="0"/>
              <wp:wrapNone/>
              <wp:docPr id="2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3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5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450.55pt;margin-top:35.65pt;height:145.8pt;width:133.45pt;rotation:11796480f;z-index:251679744;mso-width-relative:page;mso-height-relative:page;" coordsize="2246359,2443331" o:gfxdata="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wFmBdLwAAADa&#10;AAAADwAAAGRycy9kb3ducmV2LnhtbEWPzWrDMBCE74W+g9hCLiGR3UIJjpVACm3TW+O098Va/xBr&#10;5Uqy47x9VAjkOMzMN0y+nUwnRnK+tawgXSYgiEurW64V/BzfFysQPiBr7CyTggt52G4eH3LMtD3z&#10;gcYi1CJC2GeooAmhz6T0ZUMG/dL2xNGrrDMYonS11A7PEW46+Zwkr9Jgy3GhwZ7eGipPxWAUfLi/&#10;fvisvo7TOMz1PK139vf7oNTsKU3WIAJN4R6+tfdawQv8X4k3QG6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BZgXS8AAAA&#10;2gAAAA8AAAAAAAAAAQAgAAAAIgAAAGRycy9kb3ducmV2LnhtbFBLAQIUABQAAAAIAIdO4kAzLwWe&#10;OwAAADkAAAAQAAAAAAAAAAEAIAAAAAsBAABkcnMvc2hhcGV4bWwueG1sUEsFBgAAAAAGAAYAWwEA&#10;ALUDAAAAAA==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k7d5ob0AAADa&#10;AAAADwAAAGRycy9kb3ducmV2LnhtbEWPT4vCMBTE74LfITzBi6yJsizSNQoKghcP/gOPb5u3bbF5&#10;qU20rZ/eLAh7HGbmN8x82dpSPKj2hWMNk7ECQZw6U3Cm4XTcfMxA+IBssHRMGjrysFz0e3NMjGt4&#10;T49DyESEsE9QQx5ClUjp05ws+rGriKP362qLIco6k6bGJsJtKadKfUmLBceFHCta55ReD3er4X6j&#10;n+Y56lZr1RXtbrrfXU7noPVwMFHfIAK14T/8bm+Nhk/4uxJvgFy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t3mhvQAA&#10;ANoAAAAPAAAAAAAAAAEAIAAAACIAAABkcnMvZG93bnJldi54bWxQSwECFAAUAAAACACHTuJAMy8F&#10;njsAAAA5AAAAEAAAAAAAAAABACAAAAAMAQAAZHJzL3NoYXBleG1sLnhtbFBLBQYAAAAABgAGAFsB&#10;AAC2AwAAAAA=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mK3udroAAADa&#10;AAAADwAAAGRycy9kb3ducmV2LnhtbEWP3YrCMBSE74V9h3AW9s6mCqvSNRUUFrxaqPoAh+RsG9uc&#10;1Cb+vb0RBC+HmfmGWa5urhMXGoL1rGCS5SCItTeWawWH/e94ASJEZIOdZ1JwpwCr8mO0xML4K1d0&#10;2cVaJAiHAhU0MfaFlEE35DBkvidO3r8fHMYkh1qaAa8J7jo5zfOZdGg5LTTY06Yh3e7OTkF990dn&#10;vdUHfZr/VdNTtd23a6W+Pif5D4hIt/gOv9pbo+AbnlfSDZD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re52ugAAANoA&#10;AAAPAAAAAAAAAAEAIAAAACIAAABkcnMvZG93bnJldi54bWxQSwECFAAUAAAACACHTuJAMy8FnjsA&#10;AAA5AAAAEAAAAAAAAAABACAAAAAJAQAAZHJzL3NoYXBleG1sLnhtbFBLBQYAAAAABgAGAFsBAACz&#10;AwAAAAA=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Zk3EhrwAAADa&#10;AAAADwAAAGRycy9kb3ducmV2LnhtbEWPQWvCQBSE74L/YXlCb7qJSJDU1YMgKPRiGoPH1+xrEpp9&#10;G3a3Mf77bqHQ4zAz3zC7w2R6MZLznWUF6SoBQVxb3XGjoHw/LbcgfEDW2FsmBU/ycNjPZzvMtX3w&#10;lcYiNCJC2OeooA1hyKX0dUsG/coOxNH7tM5giNI1Ujt8RLjp5TpJMmmw47jQ4kDHluqv4tsoOF6y&#10;dPzo/FCV5fNWVNP9zemNUi+LNHkFEWgK/+G/9lkryOD3SrwBcv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NxIa8AAAA&#10;2gAAAA8AAAAAAAAAAQAgAAAAIgAAAGRycy9kb3ducmV2LnhtbFBLAQIUABQAAAAIAIdO4kAzLwWe&#10;OwAAADkAAAAQAAAAAAAAAAEAIAAAAAsBAABkcnMvc2hhcGV4bWwueG1sUEsFBgAAAAAGAAYAWwEA&#10;ALUDAAAAAA=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1884680</wp:posOffset>
              </wp:positionH>
              <wp:positionV relativeFrom="paragraph">
                <wp:posOffset>4116070</wp:posOffset>
              </wp:positionV>
              <wp:extent cx="1694815" cy="1851660"/>
              <wp:effectExtent l="0" t="0" r="635" b="0"/>
              <wp:wrapNone/>
              <wp:docPr id="72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73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4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5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7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148.4pt;margin-top:324.1pt;height:145.8pt;width:133.45pt;rotation:11796480f;z-index:251662336;mso-width-relative:page;mso-height-relative:page;" coordsize="2246359,2443331" o:gfxdata="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PGMMrr0AAADb&#10;AAAADwAAAGRycy9kb3ducmV2LnhtbEWPzWrDMBCE74W8g9hALyGRnUIbHMuBFJq2t+bvvlgb28Ra&#10;OZLsuG9fFQo9DjPzDZNvRtOKgZxvLCtIFwkI4tLqhisFp+PbfAXCB2SNrWVS8E0eNsXkIcdM2zvv&#10;aTiESkQI+wwV1CF0mZS+rMmgX9iOOHoX6wyGKF0ltcN7hJtWLpPkWRpsOC7U2NFrTeX10BsFO3fr&#10;+vfL53Ec+pmepdXWnr/2Sj1O02QNItAY/sN/7Q+t4OUJfr/EHyC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YwyuvQAA&#10;ANsAAAAPAAAAAAAAAAEAIAAAACIAAABkcnMvZG93bnJldi54bWxQSwECFAAUAAAACACHTuJAMy8F&#10;njsAAAA5AAAAEAAAAAAAAAABACAAAAAMAQAAZHJzL3NoYXBleG1sLnhtbFBLBQYAAAAABgAGAFsB&#10;AAC2AwAAAAA=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S3RQVb8AAADb&#10;AAAADwAAAGRycy9kb3ducmV2LnhtbEWPzWrDMBCE74W8g9hALqWWEkpSXMuBBAq95JCfQo5ba2ub&#10;WivHUmI7T18VCj0OM/MNk60H24gbdb52rGGeKBDEhTM1lxpOx7enFxA+IBtsHJOGkTys88lDhqlx&#10;Pe/pdgiliBD2KWqoQmhTKX1RkUWfuJY4el+usxii7EppOuwj3DZyodRSWqw5LlTY0rai4vtwtRqu&#10;F/rs74/jZqvGetgt9rvz6SNoPZvO1SuIQEP4D/+1342G1TP8fok/QOY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0UFW/&#10;AAAA2wAAAA8AAAAAAAAAAQAgAAAAIgAAAGRycy9kb3ducmV2LnhtbFBLAQIUABQAAAAIAIdO4kAz&#10;LwWeOwAAADkAAAAQAAAAAAAAAAEAIAAAAA4BAABkcnMvc2hhcGV4bWwueG1sUEsFBgAAAAAGAAYA&#10;WwEAALgDAAAAAA==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M69mhLsAAADb&#10;AAAADwAAAGRycy9kb3ducmV2LnhtbEWP0YrCMBRE3xf8h3AF39ZUwe1SjYLCgk9CtR9wSe620eam&#10;Nllt/94sLOzjMDNnmM1ucK14UB+sZwWLeQaCWHtjuVZQXb7eP0GEiGyw9UwKRgqw207eNlgY/+SS&#10;HudYiwThUKCCJsaukDLohhyGue+Ik/fte4cxyb6WpsdngrtWLrPsQzq0nBYa7OjQkL6df5yCevRX&#10;Z73Vlb7np3J5L4+X216p2XSRrUFEGuJ/+K99NAryFfx+ST9Ab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69mhLsAAADb&#10;AAAADwAAAAAAAAABACAAAAAiAAAAZHJzL2Rvd25yZXYueG1sUEsBAhQAFAAAAAgAh07iQDMvBZ47&#10;AAAAOQAAABAAAAAAAAAAAQAgAAAACgEAAGRycy9zaGFwZXhtbC54bWxQSwUGAAAAAAYABgBbAQAA&#10;tAMAAAAA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mahij70AAADb&#10;AAAADwAAAGRycy9kb3ducmV2LnhtbEWPQWvCQBSE7wX/w/KE3uompahEVw+CoOClMYrHZ/aZBLNv&#10;w+42xn/fLRQ8DjPzDbNcD6YVPTnfWFaQThIQxKXVDVcKiuP2Yw7CB2SNrWVS8CQP69XobYmZtg/+&#10;pj4PlYgQ9hkqqEPoMil9WZNBP7EdcfRu1hkMUbpKaoePCDet/EySqTTYcFyosaNNTeU9/zEKNvtp&#10;2l8b352L4nnKz8Pl4PSXUu/jNFmACDSEV/i/vdMKZjP4+xJ/gF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qGKPvQAA&#10;ANsAAAAPAAAAAAAAAAEAIAAAACIAAABkcnMvZG93bnJldi54bWxQSwECFAAUAAAACACHTuJAMy8F&#10;njsAAAA5AAAAEAAAAAAAAAABACAAAAAMAQAAZHJzL3NoYXBleG1sLnhtbFBLBQYAAAAABgAGAFsB&#10;AAC2AwAAAAA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5719445</wp:posOffset>
              </wp:positionH>
              <wp:positionV relativeFrom="paragraph">
                <wp:posOffset>4116070</wp:posOffset>
              </wp:positionV>
              <wp:extent cx="1694815" cy="1851660"/>
              <wp:effectExtent l="0" t="0" r="635" b="0"/>
              <wp:wrapNone/>
              <wp:docPr id="78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79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0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1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2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450.35pt;margin-top:324.1pt;height:145.8pt;width:133.45pt;rotation:11796480f;z-index:251663360;mso-width-relative:page;mso-height-relative:page;" coordsize="2246359,2443331" o:gfxdata="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XYs7RL0AAADb&#10;AAAADwAAAGRycy9kb3ducmV2LnhtbEWPzWrDMBCE74W8g9hALyGRnUPbOJYDKTRtb83ffbE2tom1&#10;ciTZcd++KhR6HGbmGybfjKYVAznfWFaQLhIQxKXVDVcKTse3+QsIH5A1tpZJwTd52BSThxwzbe+8&#10;p+EQKhEh7DNUUIfQZVL6siaDfmE74uhdrDMYonSV1A7vEW5auUySJ2mw4bhQY0evNZXXQ28U7Nyt&#10;698vn8dx6Gd6llZbe/7aK/U4TZM1iEBj+A//tT+0gucV/H6JP0A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iztEvQAA&#10;ANsAAAAPAAAAAAAAAAEAIAAAACIAAABkcnMvZG93bnJldi54bWxQSwECFAAUAAAACACHTuJAMy8F&#10;njsAAAA5AAAAEAAAAAAAAAABACAAAAAMAQAAZHJzL3NoYXBleG1sLnhtbFBLBQYAAAAABgAGAFsB&#10;AAC2AwAAAAA=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AZomcbsAAADb&#10;AAAADwAAAGRycy9kb3ducmV2LnhtbEVPz2vCMBS+D/wfwhN2GZrUwyjVKFgY7OJB7WDHt+bZFpuX&#10;2kTb7q83h8GOH9/vzW60rXhQ7xvHGpKlAkFcOtNwpaE4fyxSED4gG2wdk4aJPOy2s5cNZsYNfKTH&#10;KVQihrDPUEMdQpdJ6cuaLPql64gjd3G9xRBhX0nT4xDDbStXSr1Liw3Hhho7ymsqr6e71XC/0c/w&#10;+zbtczU142F1PHwXX0Hr13mi1iACjeFf/Of+NBrSuD5+iT9Ab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ZomcbsAAADb&#10;AAAADwAAAAAAAAABACAAAAAiAAAAZHJzL2Rvd25yZXYueG1sUEsBAhQAFAAAAAgAh07iQDMvBZ47&#10;AAAAOQAAABAAAAAAAAAAAQAgAAAACgEAAGRycy9zaGFwZXhtbC54bWxQSwUGAAAAAAYABgBbAQAA&#10;tAMAAAAA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eUEQoLwAAADb&#10;AAAADwAAAGRycy9kb3ducmV2LnhtbEWPwWrDMBBE74X+g9hCb41sH1rjRjYkUMgp4MQfsEgbW421&#10;ciw1Tv4+KhR6HGbmDbNubm4UV5qD9awgX2UgiLU3lnsF3fHrrQQRIrLB0TMpuFOApn5+WmNl/MIt&#10;XQ+xFwnCoUIFQ4xTJWXQAzkMKz8RJ+/kZ4cxybmXZsYlwd0oiyx7lw4tp4UBJ9oOpM+HH6egv/tv&#10;Z73Vnb587Nvi0u6O541Sry959gki0i3+h//aO6OgzOH3S/oBs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BEKC8AAAA&#10;2wAAAA8AAAAAAAAAAQAgAAAAIgAAAGRycy9kb3ducmV2LnhtbFBLAQIUABQAAAAIAIdO4kAzLwWe&#10;OwAAADkAAAAQAAAAAAAAAAEAIAAAAAsBAABkcnMvc2hhcGV4bWwueG1sUEsFBgAAAAAGAAYAWwEA&#10;ALUDAAAAAA==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vAqxMLwAAADb&#10;AAAADwAAAGRycy9kb3ducmV2LnhtbEWPQYvCMBSE7wv+h/AEb2taEZFq9CAICnvZbhWPz+bZFpuX&#10;ksRa//1mYcHjMDPfMOvtYFrRk/ONZQXpNAFBXFrdcKWg+Nl/LkH4gKyxtUwKXuRhuxl9rDHT9snf&#10;1OehEhHCPkMFdQhdJqUvazLop7Yjjt7NOoMhSldJ7fAZ4aaVsyRZSIMNx4UaO9rVVN7zh1GwOy7S&#10;/tr47lwUr1N+Hi5fTs+VmozTZAUi0BDe4f/2QStYzuDvS/wB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wKsTC8AAAA&#10;2wAAAA8AAAAAAAAAAQAgAAAAIgAAAGRycy9kb3ducmV2LnhtbFBLAQIUABQAAAAIAIdO4kAzLwWe&#10;OwAAADkAAAAQAAAAAAAAAAEAIAAAAAsBAABkcnMvc2hhcGV4bWwueG1sUEsFBgAAAAAGAAYAWwEA&#10;ALUDAAAAAA=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5721350</wp:posOffset>
              </wp:positionH>
              <wp:positionV relativeFrom="paragraph">
                <wp:posOffset>2280920</wp:posOffset>
              </wp:positionV>
              <wp:extent cx="1694815" cy="1851660"/>
              <wp:effectExtent l="0" t="0" r="635" b="0"/>
              <wp:wrapNone/>
              <wp:docPr id="67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68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9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0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1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450.5pt;margin-top:179.6pt;height:145.8pt;width:133.45pt;rotation:11796480f;z-index:251661312;mso-width-relative:page;mso-height-relative:page;" coordsize="2246359,2443331" o:gfxdata="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tx4IArkAAADb&#10;AAAADwAAAGRycy9kb3ducmV2LnhtbEVPyW7CMBC9V+IfrEHigsAJB1SFGCSQut2a0N5H8WQR8TjY&#10;Tkj/vj5U6vHp7flpNr2YyPnOsoJ0m4AgrqzuuFHwdX3ZPIPwAVljb5kU/JCH03HxlGOm7YMLmsrQ&#10;iBjCPkMFbQhDJqWvWjLot3YgjlxtncEQoWukdviI4aaXuyTZS4Mdx4YWB7q0VN3K0Sh4dfdhfKs/&#10;rvM0rvU6bc72+7NQarVMkwOIQHP4F/+537WCfRwbv8QfII+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ceCAK5AAAA2wAA&#10;AA8AAAAAAAAAAQAgAAAAIgAAAGRycy9kb3ducmV2LnhtbFBLAQIUABQAAAAIAIdO4kAzLwWeOwAA&#10;ADkAAAAQAAAAAAAAAAEAIAAAAAgBAABkcnMvc2hhcGV4bWwueG1sUEsFBgAAAAAGAAYAWwEAALID&#10;AAAAAA==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IKxpFr4AAADb&#10;AAAADwAAAGRycy9kb3ducmV2LnhtbEWPT4vCMBTE7wt+h/AEL4smepC1GgUFwYsH/4HHZ/O2Ldu8&#10;1Cba1k+/WRD2OMzMb5jFqrWleFLtC8caxiMFgjh1puBMw/m0HX6B8AHZYOmYNHTkYbXsfSwwMa7h&#10;Az2PIRMRwj5BDXkIVSKlT3Oy6EeuIo7et6sthijrTJoamwi3pZwoNZUWC44LOVa0ySn9OT6shsed&#10;bs3rs1tvVFe0+8lhfz1fgtaD/ljNQQRqw3/43d4ZDdMZ/H2JP0A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KxpFr4A&#10;AADbAAAADwAAAAAAAAABACAAAAAiAAAAZHJzL2Rvd25yZXYueG1sUEsBAhQAFAAAAAgAh07iQDMv&#10;BZ47AAAAOQAAABAAAAAAAAAAAQAgAAAADQEAAGRycy9zaGFwZXhtbC54bWxQSwUGAAAAAAYABgBb&#10;AQAAtwMAAAAA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I9jFHLUAAADb&#10;AAAADwAAAGRycy9kb3ducmV2LnhtbEVPSwrCMBDdC94hjODOprpQqUZBQXAlVD3AkIxttJnUJv5u&#10;bxaCy8f7L9dv14gndcF6VjDOchDE2hvLlYLzaTeagwgR2WDjmRR8KMB61e8tsTD+xSU9j7ESKYRD&#10;gQrqGNtCyqBrchgy3xIn7uI7hzHBrpKmw1cKd42c5PlUOrScGmpsaVuTvh0fTkH18VdnvdVnfZ8d&#10;ysm93J9uG6WGg3G+ABHpHf/in3tvFMzS+vQl/QC5+g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9jFHLUAAADbAAAADwAA&#10;AAAAAAABACAAAAAiAAAAZHJzL2Rvd25yZXYueG1sUEsBAhQAFAAAAAgAh07iQDMvBZ47AAAAOQAA&#10;ABAAAAAAAAAAAQAgAAAABAEAAGRycy9zaGFwZXhtbC54bWxQSwUGAAAAAAYABgBbAQAArgMAAAAA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eQ1fYL0AAADb&#10;AAAADwAAAGRycy9kb3ducmV2LnhtbEWPQWvCQBSE70L/w/IK3nQTKSqpqwehYKEXYww9vmZfk9Ds&#10;27C7jfHfu4LgcZiZb5jNbjSdGMj51rKCdJ6AIK6sbrlWUJw+ZmsQPiBr7CyTgit52G1fJhvMtL3w&#10;kYY81CJC2GeooAmhz6T0VUMG/dz2xNH7tc5giNLVUju8RLjp5CJJltJgy3GhwZ72DVV/+b9RsP9c&#10;psNP6/uyKK7nvBy/v5x+U2r6mibvIAKN4Rl+tA9awSqF+5f4A+T2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DV9gvQAA&#10;ANsAAAAPAAAAAAAAAAEAIAAAACIAAABkcnMvZG93bnJldi54bWxQSwECFAAUAAAACACHTuJAMy8F&#10;njsAAAA5AAAAEAAAAAAAAAABACAAAAAMAQAAZHJzL3NoYXBleG1sLnhtbFBLBQYAAAAABgAGAFsB&#10;AAC2AwAAAAA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1901190</wp:posOffset>
              </wp:positionH>
              <wp:positionV relativeFrom="paragraph">
                <wp:posOffset>2289175</wp:posOffset>
              </wp:positionV>
              <wp:extent cx="1694815" cy="1851660"/>
              <wp:effectExtent l="0" t="0" r="635" b="0"/>
              <wp:wrapNone/>
              <wp:docPr id="30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31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4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5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6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149.7pt;margin-top:180.25pt;height:145.8pt;width:133.45pt;rotation:11796480f;z-index:251660288;mso-width-relative:page;mso-height-relative:page;" coordsize="2246359,2443331" o:gfxdata="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NZeOgr0AAADb&#10;AAAADwAAAGRycy9kb3ducmV2LnhtbEWPS2vDMBCE74X8B7GBXEIjO4USXCuBBtqkt+Z1X6z1g1or&#10;R5Id599HhUKPw8x8w+Sb0bRiIOcbywrSRQKCuLC64UrB+fTxvALhA7LG1jIpuJOHzXrylGOm7Y0P&#10;NBxDJSKEfYYK6hC6TEpf1GTQL2xHHL3SOoMhSldJ7fAW4aaVyyR5lQYbjgs1drStqfg59kbBp7t2&#10;/a78Oo1DP9fztHq3l++DUrNpmryBCDSG//Bfe68VvKTw+yX+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l46CvQAA&#10;ANsAAAAPAAAAAAAAAAEAIAAAACIAAABkcnMvZG93bnJldi54bWxQSwECFAAUAAAACACHTuJAMy8F&#10;njsAAAA5AAAAEAAAAAAAAAABACAAAAAMAQAAZHJzL3NoYXBleG1sLnhtbFBLBQYAAAAABgAGAFsB&#10;AAC2AwAAAAA=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zq3GiL0AAADb&#10;AAAADwAAAGRycy9kb3ducmV2LnhtbEWPT4vCMBTE7wt+h/AEL4smyiJSjYLCwl48+A88Ppu3bdnm&#10;pTbRtn76jSB4HGbmN8xi1dpS3Kn2hWMN45ECQZw6U3Cm4Xj4Hs5A+IBssHRMGjrysFr2PhaYGNfw&#10;ju77kIkIYZ+ghjyEKpHSpzlZ9CNXEUfv19UWQ5R1Jk2NTYTbUk6UmkqLBceFHCva5JT+7W9Ww+1K&#10;l+bx2a03qiva7WS3PR9PQetBf6zmIAK14R1+tX+MhukXPL/EHyC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rcaIvQAA&#10;ANsAAAAPAAAAAAAAAAEAIAAAACIAAABkcnMvZG93bnJldi54bWxQSwECFAAUAAAACACHTuJAMy8F&#10;njsAAAA5AAAAEAAAAAAAAAABACAAAAAMAQAAZHJzL3NoYXBleG1sLnhtbFBLBQYAAAAABgAGAFsB&#10;AAC2AwAAAAA=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tnbwWbsAAADb&#10;AAAADwAAAGRycy9kb3ducmV2LnhtbEWP0YrCMBRE3xf8h3AF39ZUQXepRkFhwSehth9wSe620eam&#10;Nllt/94sLOzjMDNnmO1+cK14UB+sZwWLeQaCWHtjuVZQlV/vnyBCRDbYeiYFIwXY7yZvW8yNf3JB&#10;j0usRYJwyFFBE2OXSxl0Qw7D3HfEyfv2vcOYZF9L0+MzwV0rl1m2lg4tp4UGOzo2pG+XH6egHv3V&#10;WW91pe8f52J5L07l7aDUbLrINiAiDfE//Nc+GQXrFfx+ST9A7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nbwWbsAAADb&#10;AAAADwAAAAAAAAABACAAAAAiAAAAZHJzL2Rvd25yZXYueG1sUEsBAhQAFAAAAAgAh07iQDMvBZ47&#10;AAAAOQAAABAAAAAAAAAAAQAgAAAACgEAAGRycy9zaGFwZXhtbC54bWxQSwUGAAAAAAYABgBbAQAA&#10;tAMAAAAA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cz1Ryb0AAADb&#10;AAAADwAAAGRycy9kb3ducmV2LnhtbEWPQWvCQBSE74L/YXlCb7qJSJDU1YMgKPRiGoPH1+xrEpp9&#10;G3a3Mf77bqHQ4zAz3zC7w2R6MZLznWUF6SoBQVxb3XGjoHw/LbcgfEDW2FsmBU/ycNjPZzvMtX3w&#10;lcYiNCJC2OeooA1hyKX0dUsG/coOxNH7tM5giNI1Ujt8RLjp5TpJMmmw47jQ4kDHluqv4tsoOF6y&#10;dPzo/FCV5fNWVNP9zemNUi+LNHkFEWgK/+G/9lkryDL4/RJ/gN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PVHJvQAA&#10;ANsAAAAPAAAAAAAAAAEAIAAAACIAAABkcnMvZG93bnJldi54bWxQSwECFAAUAAAACACHTuJAMy8F&#10;njsAAAA5AAAAEAAAAAAAAAABACAAAAAMAQAAZHJzL3NoYXBleG1sLnhtbFBLBQYAAAAABgAGAFsB&#10;AAC2AwAAAAA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1887855</wp:posOffset>
              </wp:positionH>
              <wp:positionV relativeFrom="paragraph">
                <wp:posOffset>449580</wp:posOffset>
              </wp:positionV>
              <wp:extent cx="1694815" cy="1851660"/>
              <wp:effectExtent l="0" t="0" r="635" b="0"/>
              <wp:wrapNone/>
              <wp:docPr id="20" name="Group 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694815" cy="1851660"/>
                        <a:chOff x="0" y="0"/>
                        <a:chExt cx="2246359" cy="2443331"/>
                      </a:xfrm>
                    </wpg:grpSpPr>
                    <wps:wsp>
                      <wps:cNvPr id="21" name="Freeform: Shape 2"/>
                      <wps:cNvSpPr/>
                      <wps:spPr bwMode="auto">
                        <a:xfrm>
                          <a:off x="0" y="4426"/>
                          <a:ext cx="1814792" cy="2434478"/>
                        </a:xfrm>
                        <a:custGeom>
                          <a:avLst/>
                          <a:gdLst>
                            <a:gd name="T0" fmla="*/ 697907 w 1814792"/>
                            <a:gd name="T1" fmla="*/ 947995 h 2434478"/>
                            <a:gd name="T2" fmla="*/ 1016603 w 1814792"/>
                            <a:gd name="T3" fmla="*/ 9614 h 2434478"/>
                            <a:gd name="T4" fmla="*/ 233143 w 1814792"/>
                            <a:gd name="T5" fmla="*/ 9614 h 2434478"/>
                            <a:gd name="T6" fmla="*/ 9614 w 1814792"/>
                            <a:gd name="T7" fmla="*/ 248636 h 2434478"/>
                            <a:gd name="T8" fmla="*/ 9614 w 1814792"/>
                            <a:gd name="T9" fmla="*/ 2185152 h 2434478"/>
                            <a:gd name="T10" fmla="*/ 250849 w 1814792"/>
                            <a:gd name="T11" fmla="*/ 2426387 h 2434478"/>
                            <a:gd name="T12" fmla="*/ 1078571 w 1814792"/>
                            <a:gd name="T13" fmla="*/ 2426387 h 2434478"/>
                            <a:gd name="T14" fmla="*/ 848402 w 1814792"/>
                            <a:gd name="T15" fmla="*/ 2171873 h 2434478"/>
                            <a:gd name="T16" fmla="*/ 549626 w 1814792"/>
                            <a:gd name="T17" fmla="*/ 1224640 h 2434478"/>
                            <a:gd name="T18" fmla="*/ 677989 w 1814792"/>
                            <a:gd name="T19" fmla="*/ 585036 h 2434478"/>
                            <a:gd name="T20" fmla="*/ 635939 w 1814792"/>
                            <a:gd name="T21" fmla="*/ 956847 h 2434478"/>
                            <a:gd name="T22" fmla="*/ 934716 w 1814792"/>
                            <a:gd name="T23" fmla="*/ 1904081 h 2434478"/>
                            <a:gd name="T24" fmla="*/ 1620796 w 1814792"/>
                            <a:gd name="T25" fmla="*/ 2426387 h 2434478"/>
                            <a:gd name="T26" fmla="*/ 1819980 w 1814792"/>
                            <a:gd name="T27" fmla="*/ 2426387 h 2434478"/>
                            <a:gd name="T28" fmla="*/ 697907 w 1814792"/>
                            <a:gd name="T29" fmla="*/ 947995 h 243447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1814792" h="2434478">
                              <a:moveTo>
                                <a:pt x="697907" y="947995"/>
                              </a:moveTo>
                              <a:cubicBezTo>
                                <a:pt x="697907" y="593889"/>
                                <a:pt x="817418" y="268554"/>
                                <a:pt x="1016603" y="9614"/>
                              </a:cubicBezTo>
                              <a:lnTo>
                                <a:pt x="233143" y="9614"/>
                              </a:lnTo>
                              <a:cubicBezTo>
                                <a:pt x="106993" y="18467"/>
                                <a:pt x="9614" y="122485"/>
                                <a:pt x="9614" y="248636"/>
                              </a:cubicBezTo>
                              <a:lnTo>
                                <a:pt x="9614" y="2185152"/>
                              </a:lnTo>
                              <a:cubicBezTo>
                                <a:pt x="9614" y="2317942"/>
                                <a:pt x="118059" y="2426387"/>
                                <a:pt x="250849" y="2426387"/>
                              </a:cubicBezTo>
                              <a:lnTo>
                                <a:pt x="1078571" y="2426387"/>
                              </a:lnTo>
                              <a:cubicBezTo>
                                <a:pt x="992258" y="2351139"/>
                                <a:pt x="917010" y="2267039"/>
                                <a:pt x="848402" y="2171873"/>
                              </a:cubicBezTo>
                              <a:cubicBezTo>
                                <a:pt x="660284" y="1910720"/>
                                <a:pt x="549626" y="1580959"/>
                                <a:pt x="549626" y="1224640"/>
                              </a:cubicBezTo>
                              <a:cubicBezTo>
                                <a:pt x="549626" y="996684"/>
                                <a:pt x="596102" y="779794"/>
                                <a:pt x="677989" y="585036"/>
                              </a:cubicBezTo>
                              <a:cubicBezTo>
                                <a:pt x="651431" y="704547"/>
                                <a:pt x="635939" y="828484"/>
                                <a:pt x="635939" y="956847"/>
                              </a:cubicBezTo>
                              <a:cubicBezTo>
                                <a:pt x="635939" y="1313166"/>
                                <a:pt x="748810" y="1642928"/>
                                <a:pt x="934716" y="1904081"/>
                              </a:cubicBezTo>
                              <a:cubicBezTo>
                                <a:pt x="1107342" y="2145315"/>
                                <a:pt x="1346364" y="2329008"/>
                                <a:pt x="1620796" y="2426387"/>
                              </a:cubicBezTo>
                              <a:lnTo>
                                <a:pt x="1819980" y="2426387"/>
                              </a:lnTo>
                              <a:cubicBezTo>
                                <a:pt x="1171524" y="2247121"/>
                                <a:pt x="697907" y="1651780"/>
                                <a:pt x="697907" y="94799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" name="Freeform: Shape 3"/>
                      <wps:cNvSpPr/>
                      <wps:spPr bwMode="auto">
                        <a:xfrm>
                          <a:off x="745835" y="2213"/>
                          <a:ext cx="796738" cy="2191030"/>
                        </a:xfrm>
                        <a:custGeom>
                          <a:avLst/>
                          <a:gdLst>
                            <a:gd name="T0" fmla="*/ 9614 w 796738"/>
                            <a:gd name="T1" fmla="*/ 950208 h 2191030"/>
                            <a:gd name="T2" fmla="*/ 691268 w 796738"/>
                            <a:gd name="T3" fmla="*/ 2196218 h 2191030"/>
                            <a:gd name="T4" fmla="*/ 255275 w 796738"/>
                            <a:gd name="T5" fmla="*/ 1147179 h 2191030"/>
                            <a:gd name="T6" fmla="*/ 567331 w 796738"/>
                            <a:gd name="T7" fmla="*/ 237570 h 2191030"/>
                            <a:gd name="T8" fmla="*/ 788647 w 796738"/>
                            <a:gd name="T9" fmla="*/ 9614 h 2191030"/>
                            <a:gd name="T10" fmla="*/ 343802 w 796738"/>
                            <a:gd name="T11" fmla="*/ 9614 h 2191030"/>
                            <a:gd name="T12" fmla="*/ 319457 w 796738"/>
                            <a:gd name="T13" fmla="*/ 38385 h 2191030"/>
                            <a:gd name="T14" fmla="*/ 9614 w 796738"/>
                            <a:gd name="T15" fmla="*/ 950208 h 2191030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796738" h="2191030">
                              <a:moveTo>
                                <a:pt x="9614" y="950208"/>
                              </a:moveTo>
                              <a:cubicBezTo>
                                <a:pt x="9614" y="1472514"/>
                                <a:pt x="279620" y="1932852"/>
                                <a:pt x="691268" y="2196218"/>
                              </a:cubicBezTo>
                              <a:cubicBezTo>
                                <a:pt x="421262" y="1928426"/>
                                <a:pt x="255275" y="1556614"/>
                                <a:pt x="255275" y="1147179"/>
                              </a:cubicBezTo>
                              <a:cubicBezTo>
                                <a:pt x="255275" y="804139"/>
                                <a:pt x="372573" y="487657"/>
                                <a:pt x="567331" y="237570"/>
                              </a:cubicBezTo>
                              <a:cubicBezTo>
                                <a:pt x="633726" y="153470"/>
                                <a:pt x="706760" y="78222"/>
                                <a:pt x="788647" y="9614"/>
                              </a:cubicBezTo>
                              <a:lnTo>
                                <a:pt x="343802" y="9614"/>
                              </a:lnTo>
                              <a:cubicBezTo>
                                <a:pt x="334949" y="18467"/>
                                <a:pt x="328309" y="29533"/>
                                <a:pt x="319457" y="38385"/>
                              </a:cubicBezTo>
                              <a:cubicBezTo>
                                <a:pt x="124699" y="290686"/>
                                <a:pt x="9614" y="607168"/>
                                <a:pt x="9614" y="9502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3" name="Freeform: Shape 4"/>
                      <wps:cNvSpPr/>
                      <wps:spPr bwMode="auto">
                        <a:xfrm>
                          <a:off x="1051219" y="0"/>
                          <a:ext cx="1195140" cy="1764675"/>
                        </a:xfrm>
                        <a:custGeom>
                          <a:avLst/>
                          <a:gdLst>
                            <a:gd name="T0" fmla="*/ 308391 w 1195107"/>
                            <a:gd name="T1" fmla="*/ 277407 h 1726266"/>
                            <a:gd name="T2" fmla="*/ 9614 w 1195107"/>
                            <a:gd name="T3" fmla="*/ 1149393 h 1726266"/>
                            <a:gd name="T4" fmla="*/ 137978 w 1195107"/>
                            <a:gd name="T5" fmla="*/ 1738094 h 1726266"/>
                            <a:gd name="T6" fmla="*/ 95927 w 1195107"/>
                            <a:gd name="T7" fmla="*/ 1395053 h 1726266"/>
                            <a:gd name="T8" fmla="*/ 394704 w 1195107"/>
                            <a:gd name="T9" fmla="*/ 520855 h 1726266"/>
                            <a:gd name="T10" fmla="*/ 1189229 w 1195107"/>
                            <a:gd name="T11" fmla="*/ 9614 h 1726266"/>
                            <a:gd name="T12" fmla="*/ 578397 w 1195107"/>
                            <a:gd name="T13" fmla="*/ 9614 h 1726266"/>
                            <a:gd name="T14" fmla="*/ 308391 w 1195107"/>
                            <a:gd name="T15" fmla="*/ 277407 h 172626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195107" h="1726266">
                              <a:moveTo>
                                <a:pt x="308391" y="277407"/>
                              </a:moveTo>
                              <a:cubicBezTo>
                                <a:pt x="120272" y="518641"/>
                                <a:pt x="9614" y="819631"/>
                                <a:pt x="9614" y="1149393"/>
                              </a:cubicBezTo>
                              <a:cubicBezTo>
                                <a:pt x="9614" y="1359643"/>
                                <a:pt x="56091" y="1558827"/>
                                <a:pt x="137978" y="1738094"/>
                              </a:cubicBezTo>
                              <a:cubicBezTo>
                                <a:pt x="111420" y="1627435"/>
                                <a:pt x="95927" y="1514564"/>
                                <a:pt x="95927" y="1395053"/>
                              </a:cubicBezTo>
                              <a:cubicBezTo>
                                <a:pt x="95927" y="1065292"/>
                                <a:pt x="208799" y="762089"/>
                                <a:pt x="394704" y="520855"/>
                              </a:cubicBezTo>
                              <a:cubicBezTo>
                                <a:pt x="591676" y="268554"/>
                                <a:pt x="868321" y="84862"/>
                                <a:pt x="1189229" y="9614"/>
                              </a:cubicBezTo>
                              <a:lnTo>
                                <a:pt x="578397" y="9614"/>
                              </a:lnTo>
                              <a:cubicBezTo>
                                <a:pt x="476591" y="89288"/>
                                <a:pt x="385852" y="177814"/>
                                <a:pt x="308391" y="2774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4" name="Freeform: Shape 5"/>
                      <wps:cNvSpPr/>
                      <wps:spPr bwMode="auto">
                        <a:xfrm>
                          <a:off x="540011" y="584275"/>
                          <a:ext cx="1084449" cy="1859056"/>
                        </a:xfrm>
                        <a:custGeom>
                          <a:avLst/>
                          <a:gdLst>
                            <a:gd name="T0" fmla="*/ 394704 w 1084449"/>
                            <a:gd name="T1" fmla="*/ 1328660 h 1859055"/>
                            <a:gd name="T2" fmla="*/ 95927 w 1084449"/>
                            <a:gd name="T3" fmla="*/ 381425 h 1859055"/>
                            <a:gd name="T4" fmla="*/ 137977 w 1084449"/>
                            <a:gd name="T5" fmla="*/ 9614 h 1859055"/>
                            <a:gd name="T6" fmla="*/ 9614 w 1084449"/>
                            <a:gd name="T7" fmla="*/ 649218 h 1859055"/>
                            <a:gd name="T8" fmla="*/ 308391 w 1084449"/>
                            <a:gd name="T9" fmla="*/ 1596452 h 1859055"/>
                            <a:gd name="T10" fmla="*/ 538560 w 1084449"/>
                            <a:gd name="T11" fmla="*/ 1850966 h 1859055"/>
                            <a:gd name="T12" fmla="*/ 1080784 w 1084449"/>
                            <a:gd name="T13" fmla="*/ 1850966 h 1859055"/>
                            <a:gd name="T14" fmla="*/ 394704 w 1084449"/>
                            <a:gd name="T15" fmla="*/ 1328660 h 1859055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0" t="0" r="r" b="b"/>
                          <a:pathLst>
                            <a:path w="1084449" h="1859055">
                              <a:moveTo>
                                <a:pt x="394704" y="1328659"/>
                              </a:moveTo>
                              <a:cubicBezTo>
                                <a:pt x="206586" y="1067505"/>
                                <a:pt x="95927" y="737744"/>
                                <a:pt x="95927" y="381425"/>
                              </a:cubicBezTo>
                              <a:cubicBezTo>
                                <a:pt x="95927" y="253062"/>
                                <a:pt x="111420" y="129125"/>
                                <a:pt x="137977" y="9614"/>
                              </a:cubicBezTo>
                              <a:cubicBezTo>
                                <a:pt x="56091" y="204372"/>
                                <a:pt x="9614" y="421262"/>
                                <a:pt x="9614" y="649218"/>
                              </a:cubicBezTo>
                              <a:cubicBezTo>
                                <a:pt x="9614" y="1005537"/>
                                <a:pt x="122485" y="1335298"/>
                                <a:pt x="308391" y="1596451"/>
                              </a:cubicBezTo>
                              <a:cubicBezTo>
                                <a:pt x="374786" y="1689404"/>
                                <a:pt x="452246" y="1775717"/>
                                <a:pt x="538560" y="1850965"/>
                              </a:cubicBezTo>
                              <a:lnTo>
                                <a:pt x="1080784" y="1850965"/>
                              </a:lnTo>
                              <a:cubicBezTo>
                                <a:pt x="806352" y="1753586"/>
                                <a:pt x="569544" y="1569893"/>
                                <a:pt x="394704" y="132865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2" o:spid="_x0000_s1026" o:spt="203" style="position:absolute;left:0pt;margin-left:148.65pt;margin-top:35.4pt;height:145.8pt;width:133.45pt;rotation:11796480f;z-index:251658240;mso-width-relative:page;mso-height-relative:page;" coordsize="2246359,2443331" o:gfxdata="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">
              <o:lock v:ext="edit" aspectratio="f"/>
              <v:shape id="Freeform: Shape 2" o:spid="_x0000_s1026" o:spt="100" style="position:absolute;left:0;top:4426;height:2434478;width:1814792;v-text-anchor:middle;" fillcolor="#7030A0 [3225]" filled="t" stroked="f" coordsize="1814792,2434478" o:gfxdata="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OGF+8AAAA&#10;2wAAAA8AAAAAAAAAAQAgAAAAIgAAAGRycy9kb3ducmV2LnhtbFBLAQIUABQAAAAIAIdO4kAzLwWe&#10;OwAAADkAAAAQAAAAAAAAAAEAIAAAAAsBAABkcnMvc2hhcGV4bWwueG1sUEsFBgAAAAAGAAYAWwEA&#10;ALUDAAAAAA==&#10;" path="m697907,947995c697907,593889,817418,268554,1016603,9614l233143,9614c106993,18467,9614,122485,9614,248636l9614,2185152c9614,2317942,118059,2426387,250849,2426387l1078571,2426387c992258,2351139,917010,2267039,848402,2171873c660284,1910720,549626,1580959,549626,1224640c549626,996684,596102,779794,677989,585036c651431,704547,635939,828484,635939,956847c635939,1313166,748810,1642928,934716,1904081c1107342,2145315,1346364,2329008,1620796,2426387l1819980,2426387c1171524,2247121,697907,1651780,697907,947995xe">
                <v:path o:connectlocs="697907,947995;1016603,9614;233143,9614;9614,248636;9614,2185152;250849,2426387;1078571,2426387;848402,2171873;549626,1224640;677989,585036;635939,956847;934716,1904081;1620796,2426387;1819980,2426387;697907,947995" o:connectangles="0,0,0,0,0,0,0,0,0,0,0,0,0,0,0"/>
                <v:fill on="t" focussize="0,0"/>
                <v:stroke on="f"/>
                <v:imagedata o:title=""/>
                <o:lock v:ext="edit" aspectratio="f"/>
              </v:shape>
              <v:shape id="Freeform: Shape 3" o:spid="_x0000_s1026" o:spt="100" style="position:absolute;left:745835;top:2213;height:2191030;width:796738;v-text-anchor:middle;" fillcolor="#AB74D5 [1945]" filled="t" stroked="f" coordsize="796738,2191030" o:gfxdata="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YkKnvQAA&#10;ANsAAAAPAAAAAAAAAAEAIAAAACIAAABkcnMvZG93bnJldi54bWxQSwECFAAUAAAACACHTuJAMy8F&#10;njsAAAA5AAAAEAAAAAAAAAABACAAAAAMAQAAZHJzL3NoYXBleG1sLnhtbFBLBQYAAAAABgAGAFsB&#10;AAC2AwAAAAA=&#10;" path="m9614,950208c9614,1472514,279620,1932852,691268,2196218c421262,1928426,255275,1556614,255275,1147179c255275,804139,372573,487657,567331,237570c633726,153470,706760,78222,788647,9614l343802,9614c334949,18467,328309,29533,319457,38385c124699,290686,9614,607168,9614,950208xe">
                <v:path o:connectlocs="9614,950208;691268,2196218;255275,1147179;567331,237570;788647,9614;343802,9614;319457,38385;9614,950208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4" o:spid="_x0000_s1026" o:spt="100" style="position:absolute;left:1051219;top:0;height:1764675;width:1195140;v-text-anchor:middle;" fillcolor="#7030A0 [3225]" filled="t" stroked="f" coordsize="1195107,1726266" o:gfxdata="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Ll0drsAAADb&#10;AAAADwAAAAAAAAABACAAAAAiAAAAZHJzL2Rvd25yZXYueG1sUEsBAhQAFAAAAAgAh07iQDMvBZ47&#10;AAAAOQAAABAAAAAAAAAAAQAgAAAACgEAAGRycy9zaGFwZXhtbC54bWxQSwUGAAAAAAYABgBbAQAA&#10;tAMAAAAA&#10;" path="m308391,277407c120272,518641,9614,819631,9614,1149393c9614,1359643,56091,1558827,137978,1738094c111420,1627435,95927,1514564,95927,1395053c95927,1065292,208799,762089,394704,520855c591676,268554,868321,84862,1189229,9614l578397,9614c476591,89288,385852,177814,308391,277407xe">
                <v:path o:connectlocs="308399,283579;9614,1174966;137981,1776766;95929,1426092;394714,532443;1189261,9827;578412,9827;308399,283579" o:connectangles="0,0,0,0,0,0,0,0"/>
                <v:fill on="t" focussize="0,0"/>
                <v:stroke on="f"/>
                <v:imagedata o:title=""/>
                <o:lock v:ext="edit" aspectratio="f"/>
              </v:shape>
              <v:shape id="Freeform: Shape 5" o:spid="_x0000_s1026" o:spt="100" style="position:absolute;left:540011;top:584275;height:1859056;width:1084449;v-text-anchor:middle;" fillcolor="#381850 [3209]" filled="t" stroked="f" coordsize="1084449,1859055" o:gfxdata="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rJ0+W8AAAA&#10;2wAAAA8AAAAAAAAAAQAgAAAAIgAAAGRycy9kb3ducmV2LnhtbFBLAQIUABQAAAAIAIdO4kAzLwWe&#10;OwAAADkAAAAQAAAAAAAAAAEAIAAAAAsBAABkcnMvc2hhcGV4bWwueG1sUEsFBgAAAAAGAAYAWwEA&#10;ALUDAAAAAA==&#10;" path="m394704,1328659c206586,1067505,95927,737744,95927,381425c95927,253062,111420,129125,137977,9614c56091,204372,9614,421262,9614,649218c9614,1005537,122485,1335298,308391,1596451c374786,1689404,452246,1775717,538560,1850965l1080784,1850965c806352,1753586,569544,1569893,394704,1328659xe">
                <v:path o:connectlocs="394704,1328660;95927,381425;137977,9614;9614,649218;308391,1596452;538560,1850966;1080784,1850966;394704,1328660" o:connectangles="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7696" behindDoc="0" locked="1" layoutInCell="0" allowOverlap="1">
              <wp:simplePos x="0" y="0"/>
              <wp:positionH relativeFrom="page">
                <wp:posOffset>3971925</wp:posOffset>
              </wp:positionH>
              <wp:positionV relativeFrom="page">
                <wp:posOffset>7773670</wp:posOffset>
              </wp:positionV>
              <wp:extent cx="3657600" cy="1828800"/>
              <wp:effectExtent l="9525" t="10795" r="9525" b="8255"/>
              <wp:wrapNone/>
              <wp:docPr id="113" name="AutoShape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60" o:spid="_x0000_s1026" o:spt="2" style="position:absolute;left:0pt;margin-left:312.75pt;margin-top:612.1pt;height:144pt;width:288pt;mso-position-horizontal-relative:page;mso-position-vertical-relative:page;z-index:251677696;mso-width-relative:page;mso-height-relative:page;" filled="f" stroked="t" coordsize="21600,21600" o:allowincell="f" arcsize="0.1" o:gfxdata="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8GSUi2QAAAA4BAAAPAAAAAAAAAAEAIAAAACIAAABkcnMvZG93bnJldi54&#10;bWxQSwECFAAUAAAACACHTuJAGZYEpjICAABYBAAADgAAAAAAAAABACAAAAAoAQAAZHJzL2Uyb0Rv&#10;Yy54bWxQSwUGAAAAAAYABgBZAQAAzAUAAAAA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6672" behindDoc="0" locked="1" layoutInCell="0" allowOverlap="1">
              <wp:simplePos x="0" y="0"/>
              <wp:positionH relativeFrom="page">
                <wp:posOffset>142875</wp:posOffset>
              </wp:positionH>
              <wp:positionV relativeFrom="page">
                <wp:posOffset>7773670</wp:posOffset>
              </wp:positionV>
              <wp:extent cx="3657600" cy="1828800"/>
              <wp:effectExtent l="9525" t="10795" r="9525" b="8255"/>
              <wp:wrapNone/>
              <wp:docPr id="112" name="AutoShape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59" o:spid="_x0000_s1026" o:spt="2" style="position:absolute;left:0pt;margin-left:11.25pt;margin-top:612.1pt;height:144pt;width:288pt;mso-position-horizontal-relative:page;mso-position-vertical-relative:page;z-index:251676672;mso-width-relative:page;mso-height-relative:page;" filled="f" stroked="t" coordsize="21600,21600" o:allowincell="f" arcsize="0.1" o:gfxdata="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2qeLh2AAAAAwBAAAPAAAAAAAAAAEAIAAAACIAAABkcnMvZG93bnJldi54bWxQ&#10;SwECFAAUAAAACACHTuJA9hWTBDACAABYBAAADgAAAAAAAAABACAAAAAnAQAAZHJzL2Uyb0RvYy54&#10;bWxQSwUGAAAAAAYABgBZAQAAyQUAAAAA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5648" behindDoc="0" locked="1" layoutInCell="0" allowOverlap="1">
              <wp:simplePos x="0" y="0"/>
              <wp:positionH relativeFrom="page">
                <wp:posOffset>3971925</wp:posOffset>
              </wp:positionH>
              <wp:positionV relativeFrom="page">
                <wp:posOffset>5944870</wp:posOffset>
              </wp:positionV>
              <wp:extent cx="3657600" cy="1828800"/>
              <wp:effectExtent l="9525" t="10795" r="9525" b="8255"/>
              <wp:wrapNone/>
              <wp:docPr id="111" name="AutoShap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58" o:spid="_x0000_s1026" o:spt="2" style="position:absolute;left:0pt;margin-left:312.75pt;margin-top:468.1pt;height:144pt;width:288pt;mso-position-horizontal-relative:page;mso-position-vertical-relative:page;z-index:251675648;mso-width-relative:page;mso-height-relative:page;" filled="f" stroked="t" coordsize="21600,21600" o:allowincell="f" arcsize="0.1" o:gfxdata="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bNu+fNoAAAANAQAADwAAAAAAAAABACAAAAAiAAAAZHJzL2Rvd25yZXYueG1s&#10;UEsBAhQAFAAAAAgAh07iQGRQ0YUvAgAAWAQAAA4AAAAAAAAAAQAgAAAAKQEAAGRycy9lMm9Eb2Mu&#10;eG1sUEsFBgAAAAAGAAYAWQEAAMoFAAAAAA==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4624" behindDoc="0" locked="1" layoutInCell="0" allowOverlap="1">
              <wp:simplePos x="0" y="0"/>
              <wp:positionH relativeFrom="page">
                <wp:posOffset>142875</wp:posOffset>
              </wp:positionH>
              <wp:positionV relativeFrom="page">
                <wp:posOffset>5944870</wp:posOffset>
              </wp:positionV>
              <wp:extent cx="3657600" cy="1828800"/>
              <wp:effectExtent l="9525" t="10795" r="9525" b="8255"/>
              <wp:wrapNone/>
              <wp:docPr id="110" name="AutoShape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57" o:spid="_x0000_s1026" o:spt="2" style="position:absolute;left:0pt;margin-left:11.25pt;margin-top:468.1pt;height:144pt;width:288pt;mso-position-horizontal-relative:page;mso-position-vertical-relative:page;z-index:251674624;mso-width-relative:page;mso-height-relative:page;" filled="f" stroked="t" coordsize="21600,21600" o:allowincell="f" arcsize="0.1" o:gfxdata="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uy5X69oAAAALAQAADwAAAAAAAAABACAAAAAiAAAAZHJzL2Rvd25yZXYueG1s&#10;UEsBAhQAFAAAAAgAh07iQOfIoKcvAgAAWAQAAA4AAAAAAAAAAQAgAAAAKQEAAGRycy9lMm9Eb2Mu&#10;eG1sUEsFBgAAAAAGAAYAWQEAAMoFAAAAAA==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3600" behindDoc="0" locked="1" layoutInCell="0" allowOverlap="1">
              <wp:simplePos x="0" y="0"/>
              <wp:positionH relativeFrom="page">
                <wp:posOffset>3971925</wp:posOffset>
              </wp:positionH>
              <wp:positionV relativeFrom="page">
                <wp:posOffset>4116070</wp:posOffset>
              </wp:positionV>
              <wp:extent cx="3657600" cy="1828800"/>
              <wp:effectExtent l="9525" t="10795" r="9525" b="8255"/>
              <wp:wrapNone/>
              <wp:docPr id="109" name="AutoShap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56" o:spid="_x0000_s1026" o:spt="2" style="position:absolute;left:0pt;margin-left:312.75pt;margin-top:324.1pt;height:144pt;width:288pt;mso-position-horizontal-relative:page;mso-position-vertical-relative:page;z-index:251673600;mso-width-relative:page;mso-height-relative:page;" filled="f" stroked="t" coordsize="21600,21600" o:allowincell="f" arcsize="0.1" o:gfxdata="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3+0T3aAAAADAEAAA8AAAAAAAAAAQAgAAAAIgAAAGRycy9kb3ducmV2Lnht&#10;bFBLAQIUABQAAAAIAIdO4kC62nN0MAIAAFgEAAAOAAAAAAAAAAEAIAAAACkBAABkcnMvZTJvRG9j&#10;LnhtbFBLBQYAAAAABgAGAFkBAADLBQAAAAA=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2576" behindDoc="0" locked="1" layoutInCell="0" allowOverlap="1">
              <wp:simplePos x="0" y="0"/>
              <wp:positionH relativeFrom="page">
                <wp:posOffset>142875</wp:posOffset>
              </wp:positionH>
              <wp:positionV relativeFrom="page">
                <wp:posOffset>4116070</wp:posOffset>
              </wp:positionV>
              <wp:extent cx="3657600" cy="1828800"/>
              <wp:effectExtent l="9525" t="10795" r="9525" b="8255"/>
              <wp:wrapNone/>
              <wp:docPr id="108" name="AutoShape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55" o:spid="_x0000_s1026" o:spt="2" style="position:absolute;left:0pt;margin-left:11.25pt;margin-top:324.1pt;height:144pt;width:288pt;mso-position-horizontal-relative:page;mso-position-vertical-relative:page;z-index:251672576;mso-width-relative:page;mso-height-relative:page;" filled="f" stroked="t" coordsize="21600,21600" o:allowincell="f" arcsize="0.1" o:gfxdata="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vj4N/aAAAACgEAAA8AAAAAAAAAAQAgAAAAIgAAAGRycy9kb3ducmV2Lnht&#10;bFBLAQIUABQAAAAIAIdO4kCnTsJqMAIAAFgEAAAOAAAAAAAAAAEAIAAAACkBAABkcnMvZTJvRG9j&#10;LnhtbFBLBQYAAAAABgAGAFkBAADLBQAAAAA=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1552" behindDoc="0" locked="1" layoutInCell="0" allowOverlap="1">
              <wp:simplePos x="0" y="0"/>
              <wp:positionH relativeFrom="page">
                <wp:posOffset>3971925</wp:posOffset>
              </wp:positionH>
              <wp:positionV relativeFrom="page">
                <wp:posOffset>2287270</wp:posOffset>
              </wp:positionV>
              <wp:extent cx="3657600" cy="1828800"/>
              <wp:effectExtent l="9525" t="10795" r="9525" b="8255"/>
              <wp:wrapNone/>
              <wp:docPr id="107" name="AutoShape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54" o:spid="_x0000_s1026" o:spt="2" style="position:absolute;left:0pt;margin-left:312.75pt;margin-top:180.1pt;height:144pt;width:288pt;mso-position-horizontal-relative:page;mso-position-vertical-relative:page;z-index:251671552;mso-width-relative:page;mso-height-relative:page;" filled="f" stroked="t" coordsize="21600,21600" o:allowincell="f" arcsize="0.1" o:gfxdata="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YDc89kAAAAMAQAADwAAAAAAAAABACAAAAAiAAAAZHJzL2Rvd25yZXYueG1s&#10;UEsBAhQAFAAAAAgAh07iQAvuiiEwAgAAWAQAAA4AAAAAAAAAAQAgAAAAKAEAAGRycy9lMm9Eb2Mu&#10;eG1sUEsFBgAAAAAGAAYAWQEAAMoFAAAAAA==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0528" behindDoc="0" locked="1" layoutInCell="0" allowOverlap="1">
              <wp:simplePos x="0" y="0"/>
              <wp:positionH relativeFrom="page">
                <wp:posOffset>142875</wp:posOffset>
              </wp:positionH>
              <wp:positionV relativeFrom="page">
                <wp:posOffset>2287270</wp:posOffset>
              </wp:positionV>
              <wp:extent cx="3657600" cy="1828800"/>
              <wp:effectExtent l="9525" t="10795" r="9525" b="8255"/>
              <wp:wrapNone/>
              <wp:docPr id="106" name="AutoShape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53" o:spid="_x0000_s1026" o:spt="2" style="position:absolute;left:0pt;margin-left:11.25pt;margin-top:180.1pt;height:144pt;width:288pt;mso-position-horizontal-relative:page;mso-position-vertical-relative:page;z-index:251670528;mso-width-relative:page;mso-height-relative:page;" filled="f" stroked="t" coordsize="21600,21600" o:allowincell="f" arcsize="0.1" o:gfxdata="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iArTJtkAAAAKAQAADwAAAAAAAAABACAAAAAiAAAAZHJzL2Rvd25yZXYueG1s&#10;UEsBAhQAFAAAAAgAh07iQKODq50wAgAAWAQAAA4AAAAAAAAAAQAgAAAAKAEAAGRycy9lMm9Eb2Mu&#10;eG1sUEsFBgAAAAAGAAYAWQEAAMoFAAAAAA==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9504" behindDoc="0" locked="1" layoutInCell="0" allowOverlap="1">
              <wp:simplePos x="0" y="0"/>
              <wp:positionH relativeFrom="page">
                <wp:posOffset>3971925</wp:posOffset>
              </wp:positionH>
              <wp:positionV relativeFrom="page">
                <wp:posOffset>458470</wp:posOffset>
              </wp:positionV>
              <wp:extent cx="3657600" cy="1828800"/>
              <wp:effectExtent l="9525" t="10795" r="9525" b="8255"/>
              <wp:wrapNone/>
              <wp:docPr id="105" name="AutoShape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52" o:spid="_x0000_s1026" o:spt="2" style="position:absolute;left:0pt;margin-left:312.75pt;margin-top:36.1pt;height:144pt;width:288pt;mso-position-horizontal-relative:page;mso-position-vertical-relative:page;z-index:251669504;mso-width-relative:page;mso-height-relative:page;" filled="f" stroked="t" coordsize="21600,21600" o:allowincell="f" arcsize="0.1" o:gfxdata="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VRIjtkAAAALAQAADwAAAAAAAAABACAAAAAiAAAAZHJzL2Rvd25yZXYueG1s&#10;UEsBAhQAFAAAAAgAh07iQDHG6RwwAgAAWAQAAA4AAAAAAAAAAQAgAAAAKAEAAGRycy9lMm9Eb2Mu&#10;eG1sUEsFBgAAAAAGAAYAWQEAAMoFAAAAAA==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8480" behindDoc="0" locked="1" layoutInCell="0" allowOverlap="1">
              <wp:simplePos x="0" y="0"/>
              <wp:positionH relativeFrom="page">
                <wp:posOffset>142875</wp:posOffset>
              </wp:positionH>
              <wp:positionV relativeFrom="page">
                <wp:posOffset>458470</wp:posOffset>
              </wp:positionV>
              <wp:extent cx="3657600" cy="1828800"/>
              <wp:effectExtent l="9525" t="10795" r="9525" b="8255"/>
              <wp:wrapNone/>
              <wp:docPr id="104" name="AutoShap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1828800"/>
                      </a:xfrm>
                      <a:prstGeom prst="roundRect">
                        <a:avLst>
                          <a:gd name="adj" fmla="val 10000"/>
                        </a:avLst>
                      </a:prstGeom>
                      <a:noFill/>
                      <a:ln w="31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51" o:spid="_x0000_s1026" o:spt="2" style="position:absolute;left:0pt;margin-left:11.25pt;margin-top:36.1pt;height:144pt;width:288pt;mso-position-horizontal-relative:page;mso-position-vertical-relative:page;z-index:251668480;mso-width-relative:page;mso-height-relative:page;" filled="f" stroked="t" coordsize="21600,21600" o:allowincell="f" arcsize="0.1" o:gfxdata="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ItDxjfYAAAACQEAAA8AAAAAAAAAAQAgAAAAIgAAAGRycy9kb3ducmV2LnhtbFBL&#10;AQIUABQAAAAIAIdO4kAsUlgCLwIAAFgEAAAOAAAAAAAAAAEAIAAAACcBAABkcnMvZTJvRG9jLnht&#10;bFBLBQYAAAAABgAGAFkBAADIBQAAAAA=&#10;">
              <v:fill on="f" focussize="0,0"/>
              <v:stroke weight="0.25pt" color="#BFBFBF [3212]" joinstyle="round"/>
              <v:imagedata o:title=""/>
              <o:lock v:ext="edit" aspectratio="f"/>
              <w10:anchorlock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removePersonalInformation/>
  <w:doNotDisplayPageBoundaries w:val="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D5C"/>
    <w:rsid w:val="00112701"/>
    <w:rsid w:val="00116D85"/>
    <w:rsid w:val="001F6F40"/>
    <w:rsid w:val="00331734"/>
    <w:rsid w:val="00350D5C"/>
    <w:rsid w:val="00397A99"/>
    <w:rsid w:val="004740E8"/>
    <w:rsid w:val="004D55E6"/>
    <w:rsid w:val="00585798"/>
    <w:rsid w:val="005857AC"/>
    <w:rsid w:val="0069178D"/>
    <w:rsid w:val="006E5036"/>
    <w:rsid w:val="00703B83"/>
    <w:rsid w:val="0076340D"/>
    <w:rsid w:val="00845BB0"/>
    <w:rsid w:val="009A7104"/>
    <w:rsid w:val="009C3F37"/>
    <w:rsid w:val="00A53564"/>
    <w:rsid w:val="00A81CC7"/>
    <w:rsid w:val="00AE7B64"/>
    <w:rsid w:val="00B46CD0"/>
    <w:rsid w:val="00B56996"/>
    <w:rsid w:val="00C43488"/>
    <w:rsid w:val="00D33146"/>
    <w:rsid w:val="00D501B6"/>
    <w:rsid w:val="00DF516A"/>
    <w:rsid w:val="00F931C5"/>
    <w:rsid w:val="394A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name="heading 1"/>
    <w:lsdException w:qFormat="1" w:unhideWhenUsed="0" w:uiPriority="0" w:name="heading 2"/>
    <w:lsdException w:qFormat="1" w:unhideWhenUsed="0" w:uiPriority="9" w:name="heading 3"/>
    <w:lsdException w:qFormat="1" w:unhideWhenUsed="0" w:uiPriority="9" w:name="heading 4"/>
    <w:lsdException w:qFormat="1" w:unhideWhenUsed="0" w:uiPriority="9" w:name="heading 5"/>
    <w:lsdException w:qFormat="1" w:unhideWhenUsed="0" w:uiPriority="9" w:name="heading 6"/>
    <w:lsdException w:qFormat="1" w:unhideWhenUsed="0" w:uiPriority="9" w:name="heading 7"/>
    <w:lsdException w:qFormat="1" w:unhideWhenUsed="0" w:uiPriority="9" w:name="heading 8"/>
    <w:lsdException w:qFormat="1" w:unhideWhenUsed="0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name="toc 1"/>
    <w:lsdException w:unhideWhenUsed="0" w:uiPriority="39" w:name="toc 2"/>
    <w:lsdException w:unhideWhenUsed="0" w:uiPriority="39" w:name="toc 3"/>
    <w:lsdException w:unhideWhenUsed="0" w:uiPriority="39" w:name="toc 4"/>
    <w:lsdException w:unhideWhenUsed="0" w:uiPriority="39" w:name="toc 5"/>
    <w:lsdException w:unhideWhenUsed="0" w:uiPriority="39" w:name="toc 6"/>
    <w:lsdException w:unhideWhenUsed="0" w:uiPriority="39" w:name="toc 7"/>
    <w:lsdException w:unhideWhenUsed="0" w:uiPriority="39" w:name="toc 8"/>
    <w:lsdException w:unhideWhenUsed="0"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name="Strong"/>
    <w:lsdException w:unhideWhenUsed="0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16" w:lineRule="auto"/>
    </w:pPr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paragraph" w:styleId="2">
    <w:name w:val="heading 1"/>
    <w:basedOn w:val="1"/>
    <w:next w:val="1"/>
    <w:link w:val="12"/>
    <w:semiHidden/>
    <w:uiPriority w:val="0"/>
    <w:pPr>
      <w:spacing w:line="264" w:lineRule="auto"/>
      <w:outlineLvl w:val="0"/>
    </w:pPr>
    <w:rPr>
      <w:rFonts w:eastAsia="Times New Roman" w:cs="Arial" w:asciiTheme="majorHAnsi" w:hAnsiTheme="majorHAnsi"/>
      <w:color w:val="4C3E17" w:themeColor="accent5" w:themeShade="80"/>
      <w:sz w:val="19"/>
      <w:szCs w:val="20"/>
      <w:lang w:eastAsia="en-US"/>
    </w:rPr>
  </w:style>
  <w:style w:type="paragraph" w:styleId="3">
    <w:name w:val="heading 2"/>
    <w:basedOn w:val="2"/>
    <w:next w:val="1"/>
    <w:link w:val="13"/>
    <w:semiHidden/>
    <w:qFormat/>
    <w:uiPriority w:val="0"/>
    <w:pPr>
      <w:outlineLvl w:val="1"/>
    </w:pPr>
    <w:rPr>
      <w:b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5">
    <w:name w:val="header"/>
    <w:basedOn w:val="1"/>
    <w:link w:val="10"/>
    <w:semiHidden/>
    <w:uiPriority w:val="99"/>
    <w:pPr>
      <w:tabs>
        <w:tab w:val="center" w:pos="4680"/>
        <w:tab w:val="right" w:pos="9360"/>
      </w:tabs>
      <w:spacing w:line="240" w:lineRule="auto"/>
    </w:pPr>
  </w:style>
  <w:style w:type="table" w:styleId="8">
    <w:name w:val="Table Grid"/>
    <w:basedOn w:val="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Avery Style 1"/>
    <w:semiHidden/>
    <w:uiPriority w:val="99"/>
    <w:pPr>
      <w:spacing w:after="0" w:line="240" w:lineRule="auto"/>
      <w:ind w:left="316" w:right="316"/>
    </w:pPr>
    <w:rPr>
      <w:rFonts w:asciiTheme="minorHAnsi" w:hAnsiTheme="minorHAnsi" w:eastAsiaTheme="minorEastAsia" w:cstheme="minorBidi"/>
      <w:bCs/>
      <w:color w:val="000000"/>
      <w:sz w:val="32"/>
      <w:szCs w:val="22"/>
      <w:lang w:val="en-US" w:eastAsia="ja-JP" w:bidi="ar-SA"/>
    </w:rPr>
  </w:style>
  <w:style w:type="character" w:customStyle="1" w:styleId="10">
    <w:name w:val="Header Char"/>
    <w:basedOn w:val="6"/>
    <w:link w:val="5"/>
    <w:semiHidden/>
    <w:uiPriority w:val="99"/>
  </w:style>
  <w:style w:type="character" w:customStyle="1" w:styleId="11">
    <w:name w:val="Footer Char"/>
    <w:basedOn w:val="6"/>
    <w:link w:val="4"/>
    <w:semiHidden/>
    <w:uiPriority w:val="99"/>
  </w:style>
  <w:style w:type="character" w:customStyle="1" w:styleId="12">
    <w:name w:val="Heading 1 Char"/>
    <w:basedOn w:val="6"/>
    <w:link w:val="2"/>
    <w:semiHidden/>
    <w:uiPriority w:val="0"/>
    <w:rPr>
      <w:rFonts w:eastAsia="Times New Roman" w:cs="Arial" w:asciiTheme="majorHAnsi" w:hAnsiTheme="majorHAnsi"/>
      <w:color w:val="4C3E17" w:themeColor="accent5" w:themeShade="80"/>
      <w:sz w:val="19"/>
      <w:szCs w:val="20"/>
      <w:lang w:eastAsia="en-US"/>
    </w:rPr>
  </w:style>
  <w:style w:type="character" w:customStyle="1" w:styleId="13">
    <w:name w:val="Heading 2 Char"/>
    <w:basedOn w:val="6"/>
    <w:link w:val="3"/>
    <w:semiHidden/>
    <w:uiPriority w:val="0"/>
    <w:rPr>
      <w:rFonts w:eastAsia="Times New Roman" w:cs="Arial" w:asciiTheme="majorHAnsi" w:hAnsiTheme="majorHAnsi"/>
      <w:b/>
      <w:color w:val="4C3E17" w:themeColor="accent5" w:themeShade="80"/>
      <w:sz w:val="19"/>
      <w:szCs w:val="20"/>
      <w:lang w:eastAsia="en-US"/>
    </w:rPr>
  </w:style>
  <w:style w:type="paragraph" w:customStyle="1" w:styleId="14">
    <w:name w:val="Return Address"/>
    <w:basedOn w:val="1"/>
    <w:qFormat/>
    <w:uiPriority w:val="0"/>
    <w:pPr>
      <w:spacing w:before="240" w:line="240" w:lineRule="auto"/>
      <w:ind w:left="144"/>
      <w:contextualSpacing/>
    </w:pPr>
    <w:rPr>
      <w:sz w:val="18"/>
    </w:rPr>
  </w:style>
  <w:style w:type="paragraph" w:customStyle="1" w:styleId="15">
    <w:name w:val="Recipient Address"/>
    <w:basedOn w:val="2"/>
    <w:qFormat/>
    <w:uiPriority w:val="0"/>
    <w:pPr>
      <w:ind w:left="864"/>
    </w:pPr>
    <w:rPr>
      <w:color w:val="auto"/>
      <w:sz w:val="24"/>
    </w:rPr>
  </w:style>
  <w:style w:type="paragraph" w:customStyle="1" w:styleId="16">
    <w:name w:val="Company Name"/>
    <w:basedOn w:val="3"/>
    <w:qFormat/>
    <w:uiPriority w:val="0"/>
    <w:pPr>
      <w:ind w:left="864"/>
    </w:pPr>
    <w:rPr>
      <w:color w:val="542478" w:themeColor="accent6" w:themeShade="BF"/>
      <w:sz w:val="24"/>
    </w:rPr>
  </w:style>
  <w:style w:type="character" w:styleId="17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Purple%20graphic%20labels%20(6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CE54ABCF1964FD084AD5ED81712D47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24977C-419C-4FA3-9388-ED79EC7F0320}"/>
      </w:docPartPr>
      <w:docPartBody>
        <w:p>
          <w:pPr>
            <w:pStyle w:val="4"/>
          </w:pPr>
          <w:r>
            <w:t>[Your Name]</w:t>
          </w:r>
        </w:p>
      </w:docPartBody>
    </w:docPart>
    <w:docPart>
      <w:docPartPr>
        <w:name w:val="9A137D3CBB8D489D830611877043F6E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8779571-EF30-4D32-8D17-8BC4084FC6E1}"/>
      </w:docPartPr>
      <w:docPartBody>
        <w:p>
          <w:pPr>
            <w:pStyle w:val="5"/>
          </w:pPr>
          <w:r>
            <w:t>[Street Address]</w:t>
          </w:r>
        </w:p>
      </w:docPartBody>
    </w:docPart>
    <w:docPart>
      <w:docPartPr>
        <w:name w:val="662BEA4C7300415BAF321D7F312BF9A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6CFB23-8F2C-4459-A220-F82F3786ECB3}"/>
      </w:docPartPr>
      <w:docPartBody>
        <w:p>
          <w:pPr>
            <w:pStyle w:val="6"/>
          </w:pPr>
          <w:r>
            <w:t>[City, State Zip code]</w:t>
          </w:r>
        </w:p>
      </w:docPartBody>
    </w:docPart>
    <w:docPart>
      <w:docPartPr>
        <w:name w:val="A835E1DA10494D859171547804DDF7C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059FC4C-1D45-4F26-BEF2-B0B8C9B8CD20}"/>
      </w:docPartPr>
      <w:docPartBody>
        <w:p>
          <w:pPr>
            <w:pStyle w:val="7"/>
          </w:pPr>
          <w:r>
            <w:rPr>
              <w:sz w:val="18"/>
            </w:rPr>
            <w:t>[Your Name]</w:t>
          </w:r>
        </w:p>
      </w:docPartBody>
    </w:docPart>
    <w:docPart>
      <w:docPartPr>
        <w:name w:val="B274B78DF7B1469CAC2C7FD3CA7DA50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A58A3EC-24E1-4641-81D5-5136AB7905CA}"/>
      </w:docPartPr>
      <w:docPartBody>
        <w:p>
          <w:pPr>
            <w:pStyle w:val="8"/>
          </w:pPr>
          <w:r>
            <w:rPr>
              <w:sz w:val="18"/>
            </w:rPr>
            <w:t>[Street Address]</w:t>
          </w:r>
        </w:p>
      </w:docPartBody>
    </w:docPart>
    <w:docPart>
      <w:docPartPr>
        <w:name w:val="FCD2A802FBBB4C339548BDC63292D63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1E3160-3D25-4E8B-BA1E-B11636F9F6BB}"/>
      </w:docPartPr>
      <w:docPartBody>
        <w:p>
          <w:pPr>
            <w:pStyle w:val="9"/>
          </w:pPr>
          <w:r>
            <w:t>[City, State Zip code]</w:t>
          </w:r>
        </w:p>
      </w:docPartBody>
    </w:docPart>
    <w:docPart>
      <w:docPartPr>
        <w:name w:val="B4B2F9D0F2A34D5EAF0FB11622C9213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227345-DD12-46F6-BD6C-D87794E11B40}"/>
      </w:docPartPr>
      <w:docPartBody>
        <w:p>
          <w:pPr>
            <w:pStyle w:val="10"/>
          </w:pPr>
          <w:r>
            <w:t>[Customer Name]</w:t>
          </w:r>
        </w:p>
      </w:docPartBody>
    </w:docPart>
    <w:docPart>
      <w:docPartPr>
        <w:name w:val="451AA812FAA64FAAA2ED1E1206944B3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78070C7-7FE5-4681-80FE-56DB4A647FE8}"/>
      </w:docPartPr>
      <w:docPartBody>
        <w:p>
          <w:pPr>
            <w:pStyle w:val="11"/>
          </w:pPr>
          <w:r>
            <w:t>[Street Address]</w:t>
          </w:r>
        </w:p>
      </w:docPartBody>
    </w:docPart>
    <w:docPart>
      <w:docPartPr>
        <w:name w:val="87F3B0FEF2F34A12BFF327245147421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7BBB9D-26EA-4338-865B-407D5E541173}"/>
      </w:docPartPr>
      <w:docPartBody>
        <w:p>
          <w:pPr>
            <w:pStyle w:val="12"/>
          </w:pPr>
          <w:r>
            <w:t>[City, ST  ZIP Code]</w:t>
          </w:r>
        </w:p>
      </w:docPartBody>
    </w:docPart>
    <w:docPart>
      <w:docPartPr>
        <w:name w:val="F4F55574C932412385ED2791EAD85F2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473E77-3DEF-4F12-B14E-9B151BC7EFDC}"/>
      </w:docPartPr>
      <w:docPartBody>
        <w:p>
          <w:pPr>
            <w:pStyle w:val="13"/>
          </w:pPr>
          <w:r>
            <w:rPr>
              <w:b/>
            </w:rPr>
            <w:t>[Customer Name]</w:t>
          </w:r>
        </w:p>
      </w:docPartBody>
    </w:docPart>
    <w:docPart>
      <w:docPartPr>
        <w:name w:val="C687BB498E9B441EAA9D9366103413C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06DCBE-A4FF-4792-B7D3-80EDCEFA3FE7}"/>
      </w:docPartPr>
      <w:docPartBody>
        <w:p>
          <w:pPr>
            <w:pStyle w:val="14"/>
          </w:pPr>
          <w:r>
            <w:rPr>
              <w:rFonts w:eastAsia="Times New Roman" w:cs="Arial" w:asciiTheme="majorHAnsi" w:hAnsiTheme="majorHAnsi"/>
              <w:sz w:val="24"/>
              <w:szCs w:val="20"/>
            </w:rPr>
            <w:t>[Street Address]</w:t>
          </w:r>
        </w:p>
      </w:docPartBody>
    </w:docPart>
    <w:docPart>
      <w:docPartPr>
        <w:name w:val="9C0E6BD66CA94E8890719F6EFA5CBA3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4CBFDB1-0F7D-4946-887D-DC3A90026A24}"/>
      </w:docPartPr>
      <w:docPartBody>
        <w:p>
          <w:pPr>
            <w:pStyle w:val="15"/>
          </w:pPr>
          <w:r>
            <w:t>[City, ST  ZIP Code]</w:t>
          </w:r>
        </w:p>
      </w:docPartBody>
    </w:docPart>
    <w:docPart>
      <w:docPartPr>
        <w:name w:val="A2A0BEF466CC4F949933AC06FF179C8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684FA0A-44DF-46FF-8460-6987D173CD59}"/>
      </w:docPartPr>
      <w:docPartBody>
        <w:p>
          <w:pPr>
            <w:pStyle w:val="16"/>
          </w:pPr>
          <w:r>
            <w:t>[Your Name]</w:t>
          </w:r>
        </w:p>
      </w:docPartBody>
    </w:docPart>
    <w:docPart>
      <w:docPartPr>
        <w:name w:val="9A33C4CD653141DC899319C602CD3A2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BD876D-7C18-4557-BB37-9D3BCDDACDB2}"/>
      </w:docPartPr>
      <w:docPartBody>
        <w:p>
          <w:pPr>
            <w:pStyle w:val="17"/>
          </w:pPr>
          <w:r>
            <w:t>[Street Address]</w:t>
          </w:r>
        </w:p>
      </w:docPartBody>
    </w:docPart>
    <w:docPart>
      <w:docPartPr>
        <w:name w:val="93CCE7D843714EDA9CB41F768D79836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076A4CC-A08B-4649-9A10-EF376A99184E}"/>
      </w:docPartPr>
      <w:docPartBody>
        <w:p>
          <w:pPr>
            <w:pStyle w:val="18"/>
          </w:pPr>
          <w:r>
            <w:t>[City, State Zip code]</w:t>
          </w:r>
        </w:p>
      </w:docPartBody>
    </w:docPart>
    <w:docPart>
      <w:docPartPr>
        <w:name w:val="29A767F3FEE3489EB18E5CC8AD933E6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B6B0627-8843-489A-BCBA-5779D91E9707}"/>
      </w:docPartPr>
      <w:docPartBody>
        <w:p>
          <w:pPr>
            <w:pStyle w:val="19"/>
          </w:pPr>
          <w:r>
            <w:rPr>
              <w:sz w:val="18"/>
            </w:rPr>
            <w:t>[Your Name]</w:t>
          </w:r>
        </w:p>
      </w:docPartBody>
    </w:docPart>
    <w:docPart>
      <w:docPartPr>
        <w:name w:val="2F4BC077A21F4939BC8B113952F7BCC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C8F4E11-0F7C-4C42-AC1B-3ADCEACD91DB}"/>
      </w:docPartPr>
      <w:docPartBody>
        <w:p>
          <w:pPr>
            <w:pStyle w:val="20"/>
          </w:pPr>
          <w:r>
            <w:rPr>
              <w:sz w:val="18"/>
            </w:rPr>
            <w:t>[Street Address]</w:t>
          </w:r>
        </w:p>
      </w:docPartBody>
    </w:docPart>
    <w:docPart>
      <w:docPartPr>
        <w:name w:val="ADEAC698A583484AA3D472E0DD9C775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40BA26D-2A32-448F-8C31-B63E148426D0}"/>
      </w:docPartPr>
      <w:docPartBody>
        <w:p>
          <w:pPr>
            <w:pStyle w:val="21"/>
          </w:pPr>
          <w:r>
            <w:t>[City, State Zip code]</w:t>
          </w:r>
        </w:p>
      </w:docPartBody>
    </w:docPart>
    <w:docPart>
      <w:docPartPr>
        <w:name w:val="5F4D15B2417C4C63A24BCF682E583E4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E5FFC2-DFA7-4031-A0B7-79DCF0F5CB3D}"/>
      </w:docPartPr>
      <w:docPartBody>
        <w:p>
          <w:pPr>
            <w:pStyle w:val="22"/>
          </w:pPr>
          <w:r>
            <w:rPr>
              <w:b/>
            </w:rPr>
            <w:t>[Customer Name]</w:t>
          </w:r>
        </w:p>
      </w:docPartBody>
    </w:docPart>
    <w:docPart>
      <w:docPartPr>
        <w:name w:val="FFE3CF4E697D4665941121B363E6473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2D29165-5D92-430B-98B1-DE00B1F6D095}"/>
      </w:docPartPr>
      <w:docPartBody>
        <w:p>
          <w:pPr>
            <w:pStyle w:val="23"/>
          </w:pPr>
          <w:r>
            <w:rPr>
              <w:rFonts w:eastAsia="Times New Roman" w:cs="Arial" w:asciiTheme="majorHAnsi" w:hAnsiTheme="majorHAnsi"/>
              <w:sz w:val="24"/>
              <w:szCs w:val="20"/>
            </w:rPr>
            <w:t>[Street Address]</w:t>
          </w:r>
        </w:p>
      </w:docPartBody>
    </w:docPart>
    <w:docPart>
      <w:docPartPr>
        <w:name w:val="CC14FC65CB41497EAD2554124DC0F14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11E98A-A630-4927-A9DD-B50C738B7B9A}"/>
      </w:docPartPr>
      <w:docPartBody>
        <w:p>
          <w:pPr>
            <w:pStyle w:val="24"/>
          </w:pPr>
          <w:r>
            <w:t>[City, ST  ZIP Code]</w:t>
          </w:r>
        </w:p>
      </w:docPartBody>
    </w:docPart>
    <w:docPart>
      <w:docPartPr>
        <w:name w:val="9F5C153457314DD48E39B737790FF6E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A92FE7-DB9A-40C6-82E1-0360B771DBD1}"/>
      </w:docPartPr>
      <w:docPartBody>
        <w:p>
          <w:pPr>
            <w:pStyle w:val="25"/>
          </w:pPr>
          <w:r>
            <w:rPr>
              <w:b/>
            </w:rPr>
            <w:t>[Customer Name]</w:t>
          </w:r>
        </w:p>
      </w:docPartBody>
    </w:docPart>
    <w:docPart>
      <w:docPartPr>
        <w:name w:val="4545E11BD14B4F15A7C6EF205630536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3740F43-6596-484D-B99D-64F3C30A4413}"/>
      </w:docPartPr>
      <w:docPartBody>
        <w:p>
          <w:pPr>
            <w:pStyle w:val="26"/>
          </w:pPr>
          <w:r>
            <w:rPr>
              <w:rFonts w:eastAsia="Times New Roman" w:cs="Arial" w:asciiTheme="majorHAnsi" w:hAnsiTheme="majorHAnsi"/>
              <w:sz w:val="24"/>
              <w:szCs w:val="20"/>
            </w:rPr>
            <w:t>[Street Address]</w:t>
          </w:r>
        </w:p>
      </w:docPartBody>
    </w:docPart>
    <w:docPart>
      <w:docPartPr>
        <w:name w:val="A28ED883B2D74793BF466E6F355FAF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1D192FC-D8C0-4C57-87AE-C6C28F455973}"/>
      </w:docPartPr>
      <w:docPartBody>
        <w:p>
          <w:pPr>
            <w:pStyle w:val="27"/>
          </w:pPr>
          <w:r>
            <w:t>[City, ST  ZIP Code]</w:t>
          </w:r>
        </w:p>
      </w:docPartBody>
    </w:docPart>
    <w:docPart>
      <w:docPartPr>
        <w:name w:val="2C30487569CE44338B26D0DFE401909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ABAAA73-1377-4940-86B6-CCB5F5D57648}"/>
      </w:docPartPr>
      <w:docPartBody>
        <w:p>
          <w:pPr>
            <w:pStyle w:val="28"/>
          </w:pPr>
          <w:r>
            <w:rPr>
              <w:sz w:val="18"/>
            </w:rPr>
            <w:t>[Your Name]</w:t>
          </w:r>
        </w:p>
      </w:docPartBody>
    </w:docPart>
    <w:docPart>
      <w:docPartPr>
        <w:name w:val="FE451CE99857435C8C05D15862C4918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C21BD1D-337B-4D6C-BAB8-F89BD17A18D5}"/>
      </w:docPartPr>
      <w:docPartBody>
        <w:p>
          <w:pPr>
            <w:pStyle w:val="29"/>
          </w:pPr>
          <w:r>
            <w:rPr>
              <w:sz w:val="18"/>
            </w:rPr>
            <w:t>[Street Address]</w:t>
          </w:r>
        </w:p>
      </w:docPartBody>
    </w:docPart>
    <w:docPart>
      <w:docPartPr>
        <w:name w:val="375A0CBA4C934D35B64DF2C1F57E9A7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3614A8-E9CB-4B7B-A552-A228104B531E}"/>
      </w:docPartPr>
      <w:docPartBody>
        <w:p>
          <w:pPr>
            <w:pStyle w:val="30"/>
          </w:pPr>
          <w:r>
            <w:t>[City, State Zip code]</w:t>
          </w:r>
        </w:p>
      </w:docPartBody>
    </w:docPart>
    <w:docPart>
      <w:docPartPr>
        <w:name w:val="23B74B1728854CBD98E36B397F6FCEB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B947AC0-2468-4DF7-AC30-9979878CD5F4}"/>
      </w:docPartPr>
      <w:docPartBody>
        <w:p>
          <w:pPr>
            <w:pStyle w:val="31"/>
          </w:pPr>
          <w:r>
            <w:rPr>
              <w:sz w:val="18"/>
            </w:rPr>
            <w:t>[Your Name]</w:t>
          </w:r>
        </w:p>
      </w:docPartBody>
    </w:docPart>
    <w:docPart>
      <w:docPartPr>
        <w:name w:val="1AF7ED3794784962B299A8BC416D720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01A3D5D-CE87-4997-BE0A-327D0A968FE1}"/>
      </w:docPartPr>
      <w:docPartBody>
        <w:p>
          <w:pPr>
            <w:pStyle w:val="32"/>
          </w:pPr>
          <w:r>
            <w:rPr>
              <w:sz w:val="18"/>
            </w:rPr>
            <w:t>[Street Address]</w:t>
          </w:r>
        </w:p>
      </w:docPartBody>
    </w:docPart>
    <w:docPart>
      <w:docPartPr>
        <w:name w:val="08BD8F573D3E457A8A9160F4E5EFFBD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5C81962-B30F-4535-979C-D4950CA60B9B}"/>
      </w:docPartPr>
      <w:docPartBody>
        <w:p>
          <w:pPr>
            <w:pStyle w:val="33"/>
          </w:pPr>
          <w:r>
            <w:t>[City, State Zip code]</w:t>
          </w:r>
        </w:p>
      </w:docPartBody>
    </w:docPart>
    <w:docPart>
      <w:docPartPr>
        <w:name w:val="6310443536374849A4C4D26A96018AE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4B7393-AA2E-4169-A1F6-E170FB44116C}"/>
      </w:docPartPr>
      <w:docPartBody>
        <w:p>
          <w:pPr>
            <w:pStyle w:val="34"/>
          </w:pPr>
          <w:r>
            <w:rPr>
              <w:b/>
            </w:rPr>
            <w:t>[Customer Name]</w:t>
          </w:r>
        </w:p>
      </w:docPartBody>
    </w:docPart>
    <w:docPart>
      <w:docPartPr>
        <w:name w:val="9B220CFDCE05464CA58149F9C64FE42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AC8081E-9805-4551-91F2-69BF7BF8DF5D}"/>
      </w:docPartPr>
      <w:docPartBody>
        <w:p>
          <w:pPr>
            <w:pStyle w:val="35"/>
          </w:pPr>
          <w:r>
            <w:rPr>
              <w:rFonts w:eastAsia="Times New Roman" w:cs="Arial" w:asciiTheme="majorHAnsi" w:hAnsiTheme="majorHAnsi"/>
              <w:sz w:val="24"/>
              <w:szCs w:val="20"/>
            </w:rPr>
            <w:t>[Street Address]</w:t>
          </w:r>
        </w:p>
      </w:docPartBody>
    </w:docPart>
    <w:docPart>
      <w:docPartPr>
        <w:name w:val="B9025E2AA56F4B51ABA13DAE8D8E73F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5B1E93-7A24-42A4-BC84-A9C4CAAFA254}"/>
      </w:docPartPr>
      <w:docPartBody>
        <w:p>
          <w:pPr>
            <w:pStyle w:val="36"/>
          </w:pPr>
          <w:r>
            <w:t>[City, ST  ZIP Code]</w:t>
          </w:r>
        </w:p>
      </w:docPartBody>
    </w:docPart>
    <w:docPart>
      <w:docPartPr>
        <w:name w:val="149A9EE112E14D1589DBC4A4EB9BD05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46F656C-A65D-4EF4-A9F8-EF796B2494D4}"/>
      </w:docPartPr>
      <w:docPartBody>
        <w:p>
          <w:pPr>
            <w:pStyle w:val="37"/>
          </w:pPr>
          <w:r>
            <w:rPr>
              <w:b/>
            </w:rPr>
            <w:t>[Customer Name]</w:t>
          </w:r>
        </w:p>
      </w:docPartBody>
    </w:docPart>
    <w:docPart>
      <w:docPartPr>
        <w:name w:val="5A8E4EC56BCA4601A71DD6DC56D4199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F345260-536E-44B7-AB94-D5956298533A}"/>
      </w:docPartPr>
      <w:docPartBody>
        <w:p>
          <w:pPr>
            <w:pStyle w:val="38"/>
          </w:pPr>
          <w:r>
            <w:rPr>
              <w:rFonts w:eastAsia="Times New Roman" w:cs="Arial" w:asciiTheme="majorHAnsi" w:hAnsiTheme="majorHAnsi"/>
              <w:sz w:val="24"/>
              <w:szCs w:val="20"/>
            </w:rPr>
            <w:t>[Street Address]</w:t>
          </w:r>
        </w:p>
      </w:docPartBody>
    </w:docPart>
    <w:docPart>
      <w:docPartPr>
        <w:name w:val="CAB23511B63E45F6AA72425B524F9DA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B2F654-BB65-4BB0-AE88-0E2A1CCEF65D}"/>
      </w:docPartPr>
      <w:docPartBody>
        <w:p>
          <w:pPr>
            <w:pStyle w:val="39"/>
          </w:pPr>
          <w:r>
            <w:t>[City, ST  ZIP Code]</w:t>
          </w:r>
        </w:p>
      </w:docPartBody>
    </w:docPart>
    <w:docPart>
      <w:docPartPr>
        <w:name w:val="7AF16BD67CF346BCAF91B3FE69DD3ED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287F08-115E-4372-BA6C-ED997D1BCF26}"/>
      </w:docPartPr>
      <w:docPartBody>
        <w:p>
          <w:pPr>
            <w:pStyle w:val="40"/>
          </w:pPr>
          <w:r>
            <w:rPr>
              <w:sz w:val="18"/>
            </w:rPr>
            <w:t>[Your Name]</w:t>
          </w:r>
        </w:p>
      </w:docPartBody>
    </w:docPart>
    <w:docPart>
      <w:docPartPr>
        <w:name w:val="5E41B71892734F9185E1B431A12147F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6AB605-D718-490B-A5D9-A9E1848FF2CA}"/>
      </w:docPartPr>
      <w:docPartBody>
        <w:p>
          <w:pPr>
            <w:pStyle w:val="41"/>
          </w:pPr>
          <w:r>
            <w:rPr>
              <w:sz w:val="18"/>
            </w:rPr>
            <w:t>[Street Address]</w:t>
          </w:r>
        </w:p>
      </w:docPartBody>
    </w:docPart>
    <w:docPart>
      <w:docPartPr>
        <w:name w:val="1E4886A5B8E347999E6213CD252E6FE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1377151-6526-4EB9-9901-49B5AD4EF57C}"/>
      </w:docPartPr>
      <w:docPartBody>
        <w:p>
          <w:pPr>
            <w:pStyle w:val="42"/>
          </w:pPr>
          <w:r>
            <w:t>[City, State Zip code]</w:t>
          </w:r>
        </w:p>
      </w:docPartBody>
    </w:docPart>
    <w:docPart>
      <w:docPartPr>
        <w:name w:val="25864163A0624C118E415D2016B7F05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1479DE6-D275-4BB7-BCEF-CA844157BB80}"/>
      </w:docPartPr>
      <w:docPartBody>
        <w:p>
          <w:pPr>
            <w:pStyle w:val="43"/>
          </w:pPr>
          <w:r>
            <w:rPr>
              <w:sz w:val="18"/>
            </w:rPr>
            <w:t>[Your Name]</w:t>
          </w:r>
        </w:p>
      </w:docPartBody>
    </w:docPart>
    <w:docPart>
      <w:docPartPr>
        <w:name w:val="5F1D1510C2394A899742745EE3F26A7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CBC53D4-D478-4A62-8E8E-8925E478809F}"/>
      </w:docPartPr>
      <w:docPartBody>
        <w:p>
          <w:pPr>
            <w:pStyle w:val="44"/>
          </w:pPr>
          <w:r>
            <w:rPr>
              <w:sz w:val="18"/>
            </w:rPr>
            <w:t>[Street Address]</w:t>
          </w:r>
        </w:p>
      </w:docPartBody>
    </w:docPart>
    <w:docPart>
      <w:docPartPr>
        <w:name w:val="D683AE1842564B3B980DF6199EC57AB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FF73259-8687-4466-81F1-FA89964E71FD}"/>
      </w:docPartPr>
      <w:docPartBody>
        <w:p>
          <w:pPr>
            <w:pStyle w:val="45"/>
          </w:pPr>
          <w:r>
            <w:t>[City, State Zip code]</w:t>
          </w:r>
        </w:p>
      </w:docPartBody>
    </w:docPart>
    <w:docPart>
      <w:docPartPr>
        <w:name w:val="DDDB6A9675184C1FB12C0AE3C532534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6A5DC2-B061-4D91-8FA7-DB6CB8B4CC28}"/>
      </w:docPartPr>
      <w:docPartBody>
        <w:p>
          <w:pPr>
            <w:pStyle w:val="46"/>
          </w:pPr>
          <w:r>
            <w:rPr>
              <w:b/>
            </w:rPr>
            <w:t>[Customer Name]</w:t>
          </w:r>
        </w:p>
      </w:docPartBody>
    </w:docPart>
    <w:docPart>
      <w:docPartPr>
        <w:name w:val="05EB250E3EA84B70948E4A0C772914F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CB683A-399D-49D6-9796-8DB1DAAD5BF0}"/>
      </w:docPartPr>
      <w:docPartBody>
        <w:p>
          <w:pPr>
            <w:pStyle w:val="47"/>
          </w:pPr>
          <w:r>
            <w:rPr>
              <w:rFonts w:eastAsia="Times New Roman" w:cs="Arial" w:asciiTheme="majorHAnsi" w:hAnsiTheme="majorHAnsi"/>
              <w:sz w:val="24"/>
              <w:szCs w:val="20"/>
            </w:rPr>
            <w:t>[Street Address]</w:t>
          </w:r>
        </w:p>
      </w:docPartBody>
    </w:docPart>
    <w:docPart>
      <w:docPartPr>
        <w:name w:val="769E2DEE9F154DD0B84A9A8BA00B69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1A14C35-4F06-41EC-8283-9BEF9A9331D6}"/>
      </w:docPartPr>
      <w:docPartBody>
        <w:p>
          <w:pPr>
            <w:pStyle w:val="48"/>
          </w:pPr>
          <w:r>
            <w:t>[City, ST  ZIP Code]</w:t>
          </w:r>
        </w:p>
      </w:docPartBody>
    </w:docPart>
    <w:docPart>
      <w:docPartPr>
        <w:name w:val="04CEE366EEDA4004A91313F584878E5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6D99D4-CF7C-41DE-967B-FB1C5447FCAB}"/>
      </w:docPartPr>
      <w:docPartBody>
        <w:p>
          <w:pPr>
            <w:pStyle w:val="49"/>
          </w:pPr>
          <w:r>
            <w:rPr>
              <w:b/>
            </w:rPr>
            <w:t>[Customer Name]</w:t>
          </w:r>
        </w:p>
      </w:docPartBody>
    </w:docPart>
    <w:docPart>
      <w:docPartPr>
        <w:name w:val="8696912739144B16BA6C3D80B8C75F6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01E9471-B999-4A10-AB7F-D49DC68BB85E}"/>
      </w:docPartPr>
      <w:docPartBody>
        <w:p>
          <w:pPr>
            <w:pStyle w:val="50"/>
          </w:pPr>
          <w:r>
            <w:rPr>
              <w:rFonts w:eastAsia="Times New Roman" w:cs="Arial" w:asciiTheme="majorHAnsi" w:hAnsiTheme="majorHAnsi"/>
              <w:sz w:val="24"/>
              <w:szCs w:val="20"/>
            </w:rPr>
            <w:t>[Street Address]</w:t>
          </w:r>
        </w:p>
      </w:docPartBody>
    </w:docPart>
    <w:docPart>
      <w:docPartPr>
        <w:name w:val="1EB390D7A928484AB04C8773CAEA872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5109F6-E568-4AD1-996B-951DCA569ECA}"/>
      </w:docPartPr>
      <w:docPartBody>
        <w:p>
          <w:pPr>
            <w:pStyle w:val="51"/>
          </w:pPr>
          <w:r>
            <w:t>[City, ST  ZIP Code]</w:t>
          </w:r>
        </w:p>
      </w:docPartBody>
    </w:docPart>
    <w:docPart>
      <w:docPartPr>
        <w:name w:val="6E508C89CF2F4104809DE5BEC326EC0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F90A677-D661-4C1E-BCC0-672E1A5FF635}"/>
      </w:docPartPr>
      <w:docPartBody>
        <w:p>
          <w:pPr>
            <w:pStyle w:val="52"/>
          </w:pPr>
          <w:r>
            <w:rPr>
              <w:sz w:val="18"/>
            </w:rPr>
            <w:t>[Your Name]</w:t>
          </w:r>
        </w:p>
      </w:docPartBody>
    </w:docPart>
    <w:docPart>
      <w:docPartPr>
        <w:name w:val="D51A1354725D4DBA9C8C833AB50C986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8057EA-121F-43FA-B0AF-93516E6D11AC}"/>
      </w:docPartPr>
      <w:docPartBody>
        <w:p>
          <w:pPr>
            <w:pStyle w:val="53"/>
          </w:pPr>
          <w:r>
            <w:rPr>
              <w:sz w:val="18"/>
            </w:rPr>
            <w:t>[Street Address]</w:t>
          </w:r>
        </w:p>
      </w:docPartBody>
    </w:docPart>
    <w:docPart>
      <w:docPartPr>
        <w:name w:val="6AD38CDBF1CF4369A4FB5464F91D71F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8FFCD39-C9F6-4200-A706-2F2047E4B0F4}"/>
      </w:docPartPr>
      <w:docPartBody>
        <w:p>
          <w:pPr>
            <w:pStyle w:val="54"/>
          </w:pPr>
          <w:r>
            <w:t>[City, State Zip code]</w:t>
          </w:r>
        </w:p>
      </w:docPartBody>
    </w:docPart>
    <w:docPart>
      <w:docPartPr>
        <w:name w:val="A8ED00DBD8F14632ADD05F5E3A7A05D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66DB4C1-0235-45C6-B243-57657D650016}"/>
      </w:docPartPr>
      <w:docPartBody>
        <w:p>
          <w:pPr>
            <w:pStyle w:val="55"/>
          </w:pPr>
          <w:r>
            <w:rPr>
              <w:sz w:val="18"/>
            </w:rPr>
            <w:t>[Your Name]</w:t>
          </w:r>
        </w:p>
      </w:docPartBody>
    </w:docPart>
    <w:docPart>
      <w:docPartPr>
        <w:name w:val="DF5F0980F69F48AF884EB2C82123ED8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F2A11B-FF77-4B51-AD21-6D6CAA77204F}"/>
      </w:docPartPr>
      <w:docPartBody>
        <w:p>
          <w:pPr>
            <w:pStyle w:val="56"/>
          </w:pPr>
          <w:r>
            <w:rPr>
              <w:sz w:val="18"/>
            </w:rPr>
            <w:t>[Street Address]</w:t>
          </w:r>
        </w:p>
      </w:docPartBody>
    </w:docPart>
    <w:docPart>
      <w:docPartPr>
        <w:name w:val="92666924AD344E398F208FBA4A57CF8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2625B3-6414-40C8-AE8B-ECBA6AE797B5}"/>
      </w:docPartPr>
      <w:docPartBody>
        <w:p>
          <w:pPr>
            <w:pStyle w:val="57"/>
          </w:pPr>
          <w:r>
            <w:t>[City, State Zip code]</w:t>
          </w:r>
        </w:p>
      </w:docPartBody>
    </w:docPart>
    <w:docPart>
      <w:docPartPr>
        <w:name w:val="15617E71477C4E1C82439628B84CD84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AEC5AB7-0906-49B7-8AF5-91E5AF068EC2}"/>
      </w:docPartPr>
      <w:docPartBody>
        <w:p>
          <w:pPr>
            <w:pStyle w:val="58"/>
          </w:pPr>
          <w:r>
            <w:rPr>
              <w:b/>
            </w:rPr>
            <w:t>[Customer Name]</w:t>
          </w:r>
        </w:p>
      </w:docPartBody>
    </w:docPart>
    <w:docPart>
      <w:docPartPr>
        <w:name w:val="82D6804BC60B47B28103D7BD7DED0A7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389F942-6BB8-41D3-B07B-FE888D0CB8A7}"/>
      </w:docPartPr>
      <w:docPartBody>
        <w:p>
          <w:pPr>
            <w:pStyle w:val="59"/>
          </w:pPr>
          <w:r>
            <w:rPr>
              <w:rFonts w:eastAsia="Times New Roman" w:cs="Arial" w:asciiTheme="majorHAnsi" w:hAnsiTheme="majorHAnsi"/>
              <w:sz w:val="24"/>
              <w:szCs w:val="20"/>
            </w:rPr>
            <w:t>[Street Address]</w:t>
          </w:r>
        </w:p>
      </w:docPartBody>
    </w:docPart>
    <w:docPart>
      <w:docPartPr>
        <w:name w:val="798C14B3001E41AE98F5582FC058C35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863E979-0878-4579-A2C2-4BE025416F1A}"/>
      </w:docPartPr>
      <w:docPartBody>
        <w:p>
          <w:pPr>
            <w:pStyle w:val="60"/>
          </w:pPr>
          <w:r>
            <w:t>[City, ST  ZIP Code]</w:t>
          </w:r>
        </w:p>
      </w:docPartBody>
    </w:docPart>
    <w:docPart>
      <w:docPartPr>
        <w:name w:val="CFCB490B99B34237A1F1820413E7633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8AFABF-CA41-4AD3-B070-3A9CB67B15B1}"/>
      </w:docPartPr>
      <w:docPartBody>
        <w:p>
          <w:pPr>
            <w:pStyle w:val="61"/>
          </w:pPr>
          <w:r>
            <w:rPr>
              <w:b/>
            </w:rPr>
            <w:t>[Customer Name]</w:t>
          </w:r>
        </w:p>
      </w:docPartBody>
    </w:docPart>
    <w:docPart>
      <w:docPartPr>
        <w:name w:val="836DB50B3CB94F7280EA05594417763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ADC2954-9496-41AD-991B-D1602C01071B}"/>
      </w:docPartPr>
      <w:docPartBody>
        <w:p>
          <w:pPr>
            <w:pStyle w:val="62"/>
          </w:pPr>
          <w:r>
            <w:rPr>
              <w:rFonts w:eastAsia="Times New Roman" w:cs="Arial" w:asciiTheme="majorHAnsi" w:hAnsiTheme="majorHAnsi"/>
              <w:sz w:val="24"/>
              <w:szCs w:val="20"/>
            </w:rPr>
            <w:t>[Street Address]</w:t>
          </w:r>
        </w:p>
      </w:docPartBody>
    </w:docPart>
    <w:docPart>
      <w:docPartPr>
        <w:name w:val="54EEDFF7007C44EBA180CC8AFFCE9B5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972E3B-BDFA-4723-83B8-BE06248BDE02}"/>
      </w:docPartPr>
      <w:docPartBody>
        <w:p>
          <w:pPr>
            <w:pStyle w:val="63"/>
          </w:pPr>
          <w:r>
            <w:t>[City, ST  ZIP Code]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5A7"/>
    <w:rsid w:val="00E9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CE54ABCF1964FD084AD5ED81712D47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9A137D3CBB8D489D830611877043F6E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662BEA4C7300415BAF321D7F312BF9A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A835E1DA10494D859171547804DDF7C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B274B78DF7B1469CAC2C7FD3CA7DA50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FCD2A802FBBB4C339548BDC63292D63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B4B2F9D0F2A34D5EAF0FB11622C9213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451AA812FAA64FAAA2ED1E1206944B3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87F3B0FEF2F34A12BFF327245147421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F4F55574C932412385ED2791EAD85F2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C687BB498E9B441EAA9D9366103413C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9C0E6BD66CA94E8890719F6EFA5CBA3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A2A0BEF466CC4F949933AC06FF179C8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9A33C4CD653141DC899319C602CD3A2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93CCE7D843714EDA9CB41F768D79836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29A767F3FEE3489EB18E5CC8AD933E6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2F4BC077A21F4939BC8B113952F7BCC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ADEAC698A583484AA3D472E0DD9C775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5F4D15B2417C4C63A24BCF682E583E4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FFE3CF4E697D4665941121B363E6473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CC14FC65CB41497EAD2554124DC0F14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9F5C153457314DD48E39B737790FF6E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4545E11BD14B4F15A7C6EF205630536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A28ED883B2D74793BF466E6F355FAF5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2C30487569CE44338B26D0DFE401909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FE451CE99857435C8C05D15862C4918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375A0CBA4C934D35B64DF2C1F57E9A7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23B74B1728854CBD98E36B397F6FCEB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1AF7ED3794784962B299A8BC416D72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08BD8F573D3E457A8A9160F4E5EFFB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6310443536374849A4C4D26A96018AE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9B220CFDCE05464CA58149F9C64FE42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B9025E2AA56F4B51ABA13DAE8D8E73F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149A9EE112E14D1589DBC4A4EB9BD05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5A8E4EC56BCA4601A71DD6DC56D4199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CAB23511B63E45F6AA72425B524F9DA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7AF16BD67CF346BCAF91B3FE69DD3ED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5E41B71892734F9185E1B431A12147F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1E4886A5B8E347999E6213CD252E6FE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25864163A0624C118E415D2016B7F05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5F1D1510C2394A899742745EE3F26A7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D683AE1842564B3B980DF6199EC57AB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DDDB6A9675184C1FB12C0AE3C532534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05EB250E3EA84B70948E4A0C772914F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769E2DEE9F154DD0B84A9A8BA00B690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04CEE366EEDA4004A91313F584878E5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8696912739144B16BA6C3D80B8C75F6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1EB390D7A928484AB04C8773CAEA872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6E508C89CF2F4104809DE5BEC326EC0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D51A1354725D4DBA9C8C833AB50C986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6AD38CDBF1CF4369A4FB5464F91D71F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A8ED00DBD8F14632ADD05F5E3A7A05D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DF5F0980F69F48AF884EB2C82123ED8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92666924AD344E398F208FBA4A57CF8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15617E71477C4E1C82439628B84CD84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82D6804BC60B47B28103D7BD7DED0A7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798C14B3001E41AE98F5582FC058C35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CFCB490B99B34237A1F1820413E7633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2">
    <w:name w:val="836DB50B3CB94F7280EA05594417763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3">
    <w:name w:val="54EEDFF7007C44EBA180CC8AFFCE9B5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Florist Brochure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FF3399"/>
      </a:accent4>
      <a:accent5>
        <a:srgbClr val="977B2D"/>
      </a:accent5>
      <a:accent6>
        <a:srgbClr val="7030A0"/>
      </a:accent6>
      <a:hlink>
        <a:srgbClr val="FFC000"/>
      </a:hlink>
      <a:folHlink>
        <a:srgbClr val="977B2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349373-A63D-41D3-8441-CA7D7B4F5F79}">
  <ds:schemaRefs/>
</ds:datastoreItem>
</file>

<file path=customXml/itemProps3.xml><?xml version="1.0" encoding="utf-8"?>
<ds:datastoreItem xmlns:ds="http://schemas.openxmlformats.org/officeDocument/2006/customXml" ds:itemID="{156D13B9-A525-4EBD-AAAD-B6EFDF16B7AA}">
  <ds:schemaRefs/>
</ds:datastoreItem>
</file>

<file path=customXml/itemProps4.xml><?xml version="1.0" encoding="utf-8"?>
<ds:datastoreItem xmlns:ds="http://schemas.openxmlformats.org/officeDocument/2006/customXml" ds:itemID="{5E9E800C-E86E-4E62-9C81-62468874D0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Purple graphic labels (6 per page)</Template>
  <Pages>1</Pages>
  <Words>179</Words>
  <Characters>1023</Characters>
  <Lines>8</Lines>
  <Paragraphs>2</Paragraphs>
  <TotalTime>0</TotalTime>
  <ScaleCrop>false</ScaleCrop>
  <LinksUpToDate>false</LinksUpToDate>
  <CharactersWithSpaces>1200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2020-07-21T05:38:00Z</dcterms:created>
  <dcterms:modified xsi:type="dcterms:W3CDTF">2020-10-08T10:02:28Z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